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EB2" w:rsidRPr="00BB1B65" w:rsidRDefault="00635EB2" w:rsidP="00A87544">
      <w:pPr>
        <w:jc w:val="center"/>
        <w:rPr>
          <w:sz w:val="28"/>
          <w:szCs w:val="28"/>
        </w:rPr>
      </w:pPr>
      <w:r w:rsidRPr="00BB1B65">
        <w:rPr>
          <w:sz w:val="28"/>
          <w:szCs w:val="28"/>
        </w:rPr>
        <w:t>МИНОБРНАУКИ РОССИИ</w:t>
      </w:r>
    </w:p>
    <w:p w:rsidR="00635EB2" w:rsidRPr="00BB1B65" w:rsidRDefault="00635EB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35EB2" w:rsidRPr="00BB1B65" w:rsidRDefault="00635EB2" w:rsidP="00A87544">
      <w:pPr>
        <w:jc w:val="center"/>
        <w:rPr>
          <w:b/>
          <w:sz w:val="28"/>
          <w:szCs w:val="28"/>
        </w:rPr>
      </w:pPr>
      <w:r w:rsidRPr="00BB1B65">
        <w:rPr>
          <w:b/>
          <w:sz w:val="28"/>
          <w:szCs w:val="28"/>
        </w:rPr>
        <w:t>«Гжельский государственный университет»</w:t>
      </w:r>
    </w:p>
    <w:p w:rsidR="00635EB2" w:rsidRPr="00BB1B65" w:rsidRDefault="00635EB2" w:rsidP="00A87544">
      <w:pPr>
        <w:jc w:val="center"/>
        <w:rPr>
          <w:sz w:val="28"/>
          <w:szCs w:val="28"/>
        </w:rPr>
      </w:pPr>
      <w:r w:rsidRPr="00BB1B65">
        <w:rPr>
          <w:sz w:val="28"/>
          <w:szCs w:val="28"/>
        </w:rPr>
        <w:t>(ГГУ)</w:t>
      </w:r>
    </w:p>
    <w:p w:rsidR="00635EB2" w:rsidRPr="00BB1B65" w:rsidRDefault="00635EB2" w:rsidP="00A87544">
      <w:pPr>
        <w:rPr>
          <w:sz w:val="28"/>
          <w:szCs w:val="28"/>
        </w:rPr>
      </w:pPr>
    </w:p>
    <w:p w:rsidR="00635EB2" w:rsidRPr="00BB1B65" w:rsidRDefault="00635EB2" w:rsidP="00A87544">
      <w:pPr>
        <w:pStyle w:val="Style15"/>
        <w:tabs>
          <w:tab w:val="left" w:leader="underscore" w:pos="9760"/>
        </w:tabs>
        <w:spacing w:line="360" w:lineRule="auto"/>
        <w:rPr>
          <w:rStyle w:val="FontStyle53"/>
          <w:bCs/>
          <w:sz w:val="28"/>
          <w:szCs w:val="28"/>
        </w:rPr>
      </w:pPr>
    </w:p>
    <w:p w:rsidR="00635EB2" w:rsidRPr="00BB1B65" w:rsidRDefault="00635EB2" w:rsidP="00A87544">
      <w:pPr>
        <w:pStyle w:val="Style15"/>
        <w:tabs>
          <w:tab w:val="left" w:leader="underscore" w:pos="9760"/>
        </w:tabs>
        <w:spacing w:line="360" w:lineRule="auto"/>
        <w:rPr>
          <w:rStyle w:val="FontStyle53"/>
          <w:bCs/>
          <w:sz w:val="28"/>
          <w:szCs w:val="28"/>
        </w:rPr>
      </w:pPr>
    </w:p>
    <w:p w:rsidR="00635EB2" w:rsidRPr="00BB1B65" w:rsidRDefault="00635EB2" w:rsidP="00A87544">
      <w:pPr>
        <w:pStyle w:val="Style15"/>
        <w:tabs>
          <w:tab w:val="left" w:leader="underscore" w:pos="9760"/>
        </w:tabs>
        <w:spacing w:line="360" w:lineRule="auto"/>
        <w:rPr>
          <w:rStyle w:val="FontStyle53"/>
          <w:bCs/>
          <w:sz w:val="28"/>
          <w:szCs w:val="28"/>
        </w:rPr>
      </w:pPr>
    </w:p>
    <w:p w:rsidR="00635EB2" w:rsidRPr="00BB1B65" w:rsidRDefault="00635EB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35EB2" w:rsidRPr="00BB1B65" w:rsidRDefault="00635EB2" w:rsidP="00A87544">
      <w:pPr>
        <w:tabs>
          <w:tab w:val="left" w:pos="680"/>
          <w:tab w:val="left" w:pos="851"/>
          <w:tab w:val="left" w:pos="6240"/>
        </w:tabs>
        <w:rPr>
          <w:noProof/>
          <w:sz w:val="28"/>
          <w:szCs w:val="28"/>
        </w:rPr>
      </w:pPr>
      <w:r w:rsidRPr="00BB1B65">
        <w:rPr>
          <w:noProof/>
          <w:sz w:val="28"/>
          <w:szCs w:val="28"/>
        </w:rPr>
        <w:tab/>
      </w:r>
    </w:p>
    <w:p w:rsidR="00635EB2" w:rsidRPr="00BB1B65" w:rsidRDefault="00635EB2" w:rsidP="00A87544">
      <w:pPr>
        <w:tabs>
          <w:tab w:val="left" w:pos="680"/>
          <w:tab w:val="left" w:pos="851"/>
          <w:tab w:val="left" w:pos="6240"/>
        </w:tabs>
        <w:rPr>
          <w:noProof/>
          <w:sz w:val="28"/>
          <w:szCs w:val="28"/>
        </w:rPr>
      </w:pPr>
    </w:p>
    <w:p w:rsidR="00635EB2" w:rsidRPr="00BB1B65" w:rsidRDefault="00635EB2" w:rsidP="00A87544">
      <w:pPr>
        <w:tabs>
          <w:tab w:val="left" w:pos="680"/>
          <w:tab w:val="left" w:pos="851"/>
          <w:tab w:val="left" w:pos="6240"/>
        </w:tabs>
        <w:rPr>
          <w:sz w:val="28"/>
          <w:szCs w:val="28"/>
        </w:rPr>
      </w:pPr>
    </w:p>
    <w:p w:rsidR="00635EB2" w:rsidRPr="00BB1B65" w:rsidRDefault="00635EB2" w:rsidP="00A87544">
      <w:pPr>
        <w:pStyle w:val="Style11"/>
        <w:widowControl/>
        <w:rPr>
          <w:bCs/>
          <w:sz w:val="28"/>
          <w:szCs w:val="28"/>
          <w:u w:val="single"/>
        </w:rPr>
      </w:pPr>
      <w:r w:rsidRPr="00BB1B65">
        <w:rPr>
          <w:bCs/>
          <w:sz w:val="28"/>
          <w:szCs w:val="28"/>
          <w:u w:val="single"/>
        </w:rPr>
        <w:t>Рабочая программа дисциплины</w:t>
      </w:r>
    </w:p>
    <w:p w:rsidR="00635EB2" w:rsidRPr="00BB1B65" w:rsidRDefault="00635EB2" w:rsidP="00A87544">
      <w:pPr>
        <w:tabs>
          <w:tab w:val="left" w:pos="680"/>
          <w:tab w:val="left" w:pos="851"/>
        </w:tabs>
        <w:jc w:val="center"/>
        <w:rPr>
          <w:sz w:val="28"/>
          <w:szCs w:val="28"/>
        </w:rPr>
      </w:pPr>
    </w:p>
    <w:p w:rsidR="00635EB2" w:rsidRDefault="00635EB2" w:rsidP="00A87544">
      <w:pPr>
        <w:pStyle w:val="Style12"/>
        <w:spacing w:line="240" w:lineRule="auto"/>
        <w:ind w:firstLine="720"/>
        <w:jc w:val="center"/>
        <w:rPr>
          <w:rStyle w:val="FontStyle53"/>
          <w:bCs/>
          <w:sz w:val="28"/>
          <w:szCs w:val="28"/>
        </w:rPr>
      </w:pPr>
      <w:r w:rsidRPr="00EE1CBF">
        <w:rPr>
          <w:rStyle w:val="FontStyle53"/>
          <w:bCs/>
          <w:sz w:val="28"/>
          <w:szCs w:val="28"/>
        </w:rPr>
        <w:t>Создание и организация деятельности новых</w:t>
      </w:r>
    </w:p>
    <w:p w:rsidR="00635EB2" w:rsidRDefault="00635EB2" w:rsidP="00A87544">
      <w:pPr>
        <w:pStyle w:val="Style12"/>
        <w:spacing w:line="240" w:lineRule="auto"/>
        <w:ind w:firstLine="720"/>
        <w:jc w:val="center"/>
        <w:rPr>
          <w:rStyle w:val="FontStyle53"/>
          <w:bCs/>
          <w:sz w:val="28"/>
          <w:szCs w:val="28"/>
        </w:rPr>
      </w:pPr>
      <w:r w:rsidRPr="00EE1CBF">
        <w:rPr>
          <w:rStyle w:val="FontStyle53"/>
          <w:bCs/>
          <w:sz w:val="28"/>
          <w:szCs w:val="28"/>
        </w:rPr>
        <w:t>предпринимательских структур</w:t>
      </w:r>
    </w:p>
    <w:p w:rsidR="00635EB2" w:rsidRPr="00BB1B65" w:rsidRDefault="00635EB2"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635EB2" w:rsidRPr="00BB1B65">
        <w:trPr>
          <w:trHeight w:val="409"/>
        </w:trPr>
        <w:tc>
          <w:tcPr>
            <w:tcW w:w="3646" w:type="dxa"/>
          </w:tcPr>
          <w:p w:rsidR="00635EB2" w:rsidRPr="00BB1B65" w:rsidRDefault="00635EB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35EB2" w:rsidRPr="00BB1B65" w:rsidRDefault="00635EB2" w:rsidP="0086727A">
            <w:pPr>
              <w:rPr>
                <w:rStyle w:val="FontStyle53"/>
                <w:b w:val="0"/>
                <w:color w:val="000000"/>
                <w:sz w:val="28"/>
                <w:szCs w:val="28"/>
              </w:rPr>
            </w:pPr>
            <w:r w:rsidRPr="009A26F9">
              <w:rPr>
                <w:sz w:val="28"/>
                <w:szCs w:val="28"/>
              </w:rPr>
              <w:t>38.03.02 Менеджмент</w:t>
            </w:r>
          </w:p>
        </w:tc>
      </w:tr>
      <w:tr w:rsidR="00635EB2" w:rsidRPr="00BB1B65">
        <w:trPr>
          <w:trHeight w:val="402"/>
        </w:trPr>
        <w:tc>
          <w:tcPr>
            <w:tcW w:w="3646" w:type="dxa"/>
          </w:tcPr>
          <w:p w:rsidR="00635EB2" w:rsidRPr="00BB1B65" w:rsidRDefault="00635EB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35EB2" w:rsidRPr="00BB1B65" w:rsidRDefault="00635EB2" w:rsidP="00A87544">
            <w:pPr>
              <w:jc w:val="both"/>
              <w:rPr>
                <w:rStyle w:val="FontStyle53"/>
                <w:b w:val="0"/>
                <w:sz w:val="28"/>
                <w:szCs w:val="28"/>
              </w:rPr>
            </w:pPr>
            <w:r w:rsidRPr="009A26F9">
              <w:rPr>
                <w:rStyle w:val="FontStyle53"/>
                <w:b w:val="0"/>
                <w:sz w:val="28"/>
                <w:szCs w:val="28"/>
              </w:rPr>
              <w:t>Организационно-управленческая деятельность в сфере предпринимательства</w:t>
            </w:r>
          </w:p>
        </w:tc>
      </w:tr>
      <w:tr w:rsidR="00635EB2" w:rsidRPr="00BB1B65">
        <w:tc>
          <w:tcPr>
            <w:tcW w:w="3646" w:type="dxa"/>
          </w:tcPr>
          <w:p w:rsidR="00635EB2" w:rsidRPr="00BB1B65" w:rsidRDefault="00635EB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35EB2" w:rsidRPr="00BB1B65" w:rsidRDefault="00635EB2" w:rsidP="00A87544">
            <w:pPr>
              <w:pStyle w:val="Style15"/>
              <w:tabs>
                <w:tab w:val="left" w:leader="underscore" w:pos="9768"/>
              </w:tabs>
              <w:jc w:val="center"/>
              <w:rPr>
                <w:rStyle w:val="FontStyle53"/>
                <w:b w:val="0"/>
                <w:bCs/>
                <w:sz w:val="28"/>
                <w:szCs w:val="28"/>
              </w:rPr>
            </w:pPr>
          </w:p>
        </w:tc>
      </w:tr>
      <w:tr w:rsidR="00635EB2" w:rsidRPr="00BB1B65">
        <w:tc>
          <w:tcPr>
            <w:tcW w:w="3646" w:type="dxa"/>
          </w:tcPr>
          <w:p w:rsidR="00635EB2" w:rsidRPr="00BB1B65" w:rsidRDefault="00635EB2" w:rsidP="00A87544">
            <w:pPr>
              <w:pStyle w:val="Style15"/>
              <w:tabs>
                <w:tab w:val="left" w:leader="underscore" w:pos="9768"/>
              </w:tabs>
              <w:jc w:val="left"/>
              <w:rPr>
                <w:rStyle w:val="FontStyle53"/>
                <w:b w:val="0"/>
                <w:bCs/>
                <w:i/>
                <w:sz w:val="28"/>
                <w:szCs w:val="28"/>
              </w:rPr>
            </w:pPr>
          </w:p>
          <w:p w:rsidR="00635EB2" w:rsidRPr="00BB1B65" w:rsidRDefault="00635EB2" w:rsidP="00A87544">
            <w:pPr>
              <w:pStyle w:val="Style15"/>
              <w:tabs>
                <w:tab w:val="left" w:leader="underscore" w:pos="9768"/>
              </w:tabs>
              <w:jc w:val="left"/>
              <w:rPr>
                <w:rStyle w:val="FontStyle53"/>
                <w:b w:val="0"/>
                <w:bCs/>
                <w:i/>
                <w:sz w:val="28"/>
                <w:szCs w:val="28"/>
              </w:rPr>
            </w:pPr>
          </w:p>
          <w:p w:rsidR="00635EB2" w:rsidRPr="00BB1B65" w:rsidRDefault="00635EB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35EB2" w:rsidRPr="00BB1B65" w:rsidRDefault="00635EB2" w:rsidP="00A87544">
            <w:pPr>
              <w:pStyle w:val="Style15"/>
              <w:tabs>
                <w:tab w:val="left" w:leader="underscore" w:pos="9768"/>
              </w:tabs>
              <w:rPr>
                <w:rStyle w:val="FontStyle53"/>
                <w:b w:val="0"/>
                <w:bCs/>
                <w:sz w:val="28"/>
                <w:szCs w:val="28"/>
              </w:rPr>
            </w:pPr>
          </w:p>
          <w:p w:rsidR="00635EB2" w:rsidRPr="00BB1B65" w:rsidRDefault="00635EB2" w:rsidP="00A87544">
            <w:pPr>
              <w:pStyle w:val="Style15"/>
              <w:tabs>
                <w:tab w:val="left" w:leader="underscore" w:pos="9768"/>
              </w:tabs>
              <w:rPr>
                <w:rStyle w:val="FontStyle53"/>
                <w:b w:val="0"/>
                <w:bCs/>
                <w:sz w:val="28"/>
                <w:szCs w:val="28"/>
              </w:rPr>
            </w:pPr>
          </w:p>
          <w:p w:rsidR="00635EB2" w:rsidRPr="00BB1B65" w:rsidRDefault="00635EB2"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35EB2" w:rsidRPr="00BB1B65" w:rsidRDefault="00635EB2" w:rsidP="00A87544">
      <w:pPr>
        <w:pStyle w:val="Style15"/>
        <w:tabs>
          <w:tab w:val="left" w:leader="underscore" w:pos="9768"/>
        </w:tabs>
        <w:jc w:val="center"/>
        <w:rPr>
          <w:rStyle w:val="FontStyle53"/>
          <w:bCs/>
          <w:sz w:val="28"/>
          <w:szCs w:val="28"/>
        </w:rPr>
      </w:pPr>
    </w:p>
    <w:p w:rsidR="00635EB2" w:rsidRPr="00BB1B65" w:rsidRDefault="00635EB2" w:rsidP="00A87544">
      <w:pPr>
        <w:pStyle w:val="Style15"/>
        <w:tabs>
          <w:tab w:val="left" w:leader="underscore" w:pos="9768"/>
        </w:tabs>
        <w:jc w:val="center"/>
        <w:rPr>
          <w:rStyle w:val="FontStyle53"/>
          <w:bCs/>
          <w:sz w:val="28"/>
          <w:szCs w:val="28"/>
        </w:rPr>
      </w:pPr>
    </w:p>
    <w:p w:rsidR="00635EB2" w:rsidRPr="00BB1B65" w:rsidRDefault="00635EB2" w:rsidP="00A87544">
      <w:pPr>
        <w:pStyle w:val="Style15"/>
        <w:tabs>
          <w:tab w:val="left" w:leader="underscore" w:pos="9768"/>
        </w:tabs>
        <w:jc w:val="center"/>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635EB2" w:rsidRPr="00BB1B65" w:rsidRDefault="00635EB2" w:rsidP="00A87544">
      <w:pPr>
        <w:pStyle w:val="Style15"/>
        <w:tabs>
          <w:tab w:val="left" w:leader="underscore" w:pos="9768"/>
        </w:tabs>
        <w:rPr>
          <w:rStyle w:val="FontStyle53"/>
          <w:bCs/>
          <w:sz w:val="28"/>
          <w:szCs w:val="28"/>
        </w:rPr>
      </w:pPr>
    </w:p>
    <w:p w:rsidR="00635EB2" w:rsidRPr="00BB1B65" w:rsidRDefault="00635EB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35EB2" w:rsidRPr="00780A53" w:rsidRDefault="00635EB2"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635EB2" w:rsidRDefault="00635EB2" w:rsidP="00A87544">
      <w:pPr>
        <w:tabs>
          <w:tab w:val="left" w:pos="680"/>
          <w:tab w:val="left" w:pos="851"/>
        </w:tabs>
        <w:jc w:val="both"/>
      </w:pPr>
      <w:r w:rsidRPr="00DC11F5">
        <w:tab/>
      </w:r>
    </w:p>
    <w:p w:rsidR="00635EB2" w:rsidRDefault="00635EB2" w:rsidP="00A87544">
      <w:pPr>
        <w:tabs>
          <w:tab w:val="left" w:pos="680"/>
          <w:tab w:val="left" w:pos="851"/>
        </w:tabs>
        <w:jc w:val="both"/>
      </w:pPr>
    </w:p>
    <w:p w:rsidR="00635EB2" w:rsidRDefault="00635EB2" w:rsidP="00A87544">
      <w:pPr>
        <w:tabs>
          <w:tab w:val="left" w:pos="680"/>
          <w:tab w:val="left" w:pos="851"/>
        </w:tabs>
        <w:jc w:val="both"/>
      </w:pPr>
    </w:p>
    <w:p w:rsidR="00635EB2" w:rsidRDefault="00635EB2" w:rsidP="00A87544">
      <w:pPr>
        <w:tabs>
          <w:tab w:val="left" w:pos="680"/>
          <w:tab w:val="left" w:pos="851"/>
        </w:tabs>
        <w:jc w:val="both"/>
      </w:pPr>
    </w:p>
    <w:p w:rsidR="00635EB2" w:rsidRPr="00DC11F5" w:rsidRDefault="00635EB2" w:rsidP="00BE57FE">
      <w:pPr>
        <w:tabs>
          <w:tab w:val="left" w:pos="680"/>
          <w:tab w:val="left" w:pos="851"/>
        </w:tabs>
        <w:ind w:firstLine="709"/>
        <w:jc w:val="both"/>
        <w:rPr>
          <w:b/>
        </w:rPr>
      </w:pPr>
      <w:r w:rsidRPr="00DC11F5">
        <w:t>Рабочая программа дисциплины «</w:t>
      </w:r>
      <w:r w:rsidRPr="00624DCB">
        <w:t>Создание и организация деятельности новых предпринимательских структур</w:t>
      </w:r>
      <w:r>
        <w:t xml:space="preserve">» </w:t>
      </w:r>
      <w:r w:rsidRPr="00DC11F5">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24DCB">
        <w:t>38.03.02 Менеджмент</w:t>
      </w:r>
      <w:r w:rsidRPr="00DC11F5">
        <w:t>.</w:t>
      </w:r>
    </w:p>
    <w:p w:rsidR="00635EB2" w:rsidRDefault="00635EB2" w:rsidP="00A87544">
      <w:pPr>
        <w:ind w:firstLine="709"/>
        <w:jc w:val="both"/>
      </w:pPr>
      <w:r w:rsidRPr="00DC11F5">
        <w:t>Дисциплина относится к</w:t>
      </w:r>
      <w:r>
        <w:t>ч</w:t>
      </w:r>
      <w:r w:rsidRPr="00624DCB">
        <w:t>аст</w:t>
      </w:r>
      <w:r>
        <w:t>и</w:t>
      </w:r>
      <w:r w:rsidRPr="00624DCB">
        <w:t>, формируем</w:t>
      </w:r>
      <w:r>
        <w:t>ой</w:t>
      </w:r>
      <w:r w:rsidRPr="00624DCB">
        <w:t xml:space="preserve"> участниками образовательных отношений</w:t>
      </w:r>
      <w:r>
        <w:t xml:space="preserve"> б</w:t>
      </w:r>
      <w:r w:rsidRPr="00DC11F5">
        <w:t>лока 1 «Дисциплины (модули)»</w:t>
      </w:r>
      <w:r>
        <w:t xml:space="preserve"> учебного плана.</w:t>
      </w:r>
    </w:p>
    <w:p w:rsidR="00635EB2" w:rsidRDefault="00635EB2" w:rsidP="0086727A">
      <w:pPr>
        <w:ind w:firstLine="709"/>
        <w:jc w:val="both"/>
      </w:pPr>
      <w:r>
        <w:t>Практическая подготовка реализуется на основе:</w:t>
      </w:r>
    </w:p>
    <w:p w:rsidR="00635EB2" w:rsidRDefault="00635EB2" w:rsidP="00FB49E9">
      <w:pPr>
        <w:autoSpaceDE w:val="0"/>
        <w:autoSpaceDN w:val="0"/>
        <w:adjustRightInd w:val="0"/>
        <w:ind w:firstLine="709"/>
        <w:jc w:val="both"/>
      </w:pPr>
      <w:r>
        <w:t xml:space="preserve">профессионального стандарта </w:t>
      </w:r>
      <w:r w:rsidRPr="00967705">
        <w:t>[</w:t>
      </w:r>
      <w:r>
        <w:t xml:space="preserve">код </w:t>
      </w:r>
      <w:r w:rsidRPr="00681DE3">
        <w:t xml:space="preserve">08.024 </w:t>
      </w:r>
      <w:r w:rsidRPr="00FB49E9">
        <w:rPr>
          <w:i/>
        </w:rPr>
        <w:t>«</w:t>
      </w:r>
      <w:r w:rsidRPr="0066321C">
        <w:t>Эксперт в сфере закупок</w:t>
      </w:r>
      <w:r w:rsidRPr="00FB49E9">
        <w:rPr>
          <w:rStyle w:val="Emphasis"/>
          <w:i w:val="0"/>
          <w:iCs/>
        </w:rPr>
        <w:t>»</w:t>
      </w:r>
      <w:r>
        <w:t>. Обобщенная трудовая функция:</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67705">
        <w:t>]</w:t>
      </w:r>
      <w:r>
        <w:t>;</w:t>
      </w:r>
    </w:p>
    <w:p w:rsidR="00635EB2" w:rsidRDefault="00635EB2" w:rsidP="00B43431">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635EB2" w:rsidRDefault="00635EB2" w:rsidP="00FB49E9">
      <w:pPr>
        <w:autoSpaceDE w:val="0"/>
        <w:autoSpaceDN w:val="0"/>
        <w:adjustRightInd w:val="0"/>
        <w:ind w:firstLine="709"/>
        <w:jc w:val="both"/>
      </w:pPr>
    </w:p>
    <w:p w:rsidR="00635EB2" w:rsidRDefault="00635EB2" w:rsidP="00A87544">
      <w:pPr>
        <w:ind w:firstLine="709"/>
        <w:jc w:val="both"/>
      </w:pPr>
    </w:p>
    <w:p w:rsidR="00635EB2" w:rsidRDefault="00635EB2" w:rsidP="00A87544">
      <w:pPr>
        <w:ind w:firstLine="709"/>
        <w:jc w:val="both"/>
      </w:pPr>
    </w:p>
    <w:p w:rsidR="00635EB2" w:rsidRDefault="00635EB2" w:rsidP="00B4343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635EB2" w:rsidRDefault="00635EB2" w:rsidP="00B4343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35EB2" w:rsidRDefault="00635EB2" w:rsidP="00A87544">
      <w:pPr>
        <w:ind w:firstLine="709"/>
        <w:jc w:val="both"/>
      </w:pPr>
    </w:p>
    <w:p w:rsidR="00635EB2" w:rsidRDefault="00635EB2" w:rsidP="00A87544">
      <w:pPr>
        <w:ind w:firstLine="709"/>
        <w:jc w:val="both"/>
      </w:pPr>
    </w:p>
    <w:p w:rsidR="00635EB2" w:rsidRDefault="00635EB2" w:rsidP="00A87544">
      <w:pPr>
        <w:ind w:firstLine="709"/>
        <w:jc w:val="both"/>
      </w:pPr>
    </w:p>
    <w:p w:rsidR="00635EB2" w:rsidRDefault="00635EB2" w:rsidP="00A87544">
      <w:pPr>
        <w:ind w:firstLine="709"/>
        <w:jc w:val="both"/>
      </w:pPr>
    </w:p>
    <w:p w:rsidR="00635EB2" w:rsidRDefault="00635EB2" w:rsidP="00A87544">
      <w:pPr>
        <w:ind w:firstLine="709"/>
        <w:jc w:val="both"/>
      </w:pPr>
    </w:p>
    <w:p w:rsidR="00635EB2" w:rsidRDefault="00635EB2" w:rsidP="00A87544">
      <w:pPr>
        <w:ind w:firstLine="709"/>
        <w:jc w:val="both"/>
      </w:pPr>
    </w:p>
    <w:p w:rsidR="00635EB2" w:rsidRDefault="00635EB2" w:rsidP="00A87544">
      <w:pPr>
        <w:ind w:firstLine="709"/>
        <w:jc w:val="both"/>
      </w:pPr>
    </w:p>
    <w:p w:rsidR="00635EB2" w:rsidRPr="00DC11F5" w:rsidRDefault="00635EB2" w:rsidP="00A87544">
      <w:pPr>
        <w:ind w:firstLine="709"/>
        <w:jc w:val="both"/>
      </w:pPr>
    </w:p>
    <w:p w:rsidR="00635EB2" w:rsidRPr="00DC11F5" w:rsidRDefault="00635EB2" w:rsidP="00A87544">
      <w:pPr>
        <w:ind w:firstLine="709"/>
        <w:jc w:val="both"/>
      </w:pPr>
    </w:p>
    <w:p w:rsidR="00635EB2" w:rsidRPr="00DC11F5" w:rsidRDefault="00635EB2" w:rsidP="00A87544">
      <w:pPr>
        <w:ind w:firstLine="709"/>
        <w:jc w:val="both"/>
      </w:pPr>
    </w:p>
    <w:p w:rsidR="00635EB2" w:rsidRPr="00DC11F5" w:rsidRDefault="00635EB2" w:rsidP="00A87544">
      <w:pPr>
        <w:ind w:firstLine="709"/>
        <w:jc w:val="both"/>
      </w:pPr>
    </w:p>
    <w:p w:rsidR="00635EB2" w:rsidRPr="00DC11F5" w:rsidRDefault="00635EB2" w:rsidP="00A87544">
      <w:pPr>
        <w:ind w:firstLine="709"/>
        <w:jc w:val="both"/>
      </w:pPr>
    </w:p>
    <w:p w:rsidR="00635EB2" w:rsidRDefault="00635EB2">
      <w:r>
        <w:br w:type="page"/>
      </w:r>
    </w:p>
    <w:p w:rsidR="00635EB2" w:rsidRDefault="00635EB2"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552"/>
        <w:gridCol w:w="3402"/>
        <w:gridCol w:w="4111"/>
      </w:tblGrid>
      <w:tr w:rsidR="00635EB2" w:rsidRPr="005D0E38" w:rsidTr="00B43431">
        <w:tc>
          <w:tcPr>
            <w:tcW w:w="2552" w:type="dxa"/>
          </w:tcPr>
          <w:p w:rsidR="00635EB2" w:rsidRPr="005D0E38" w:rsidRDefault="00635EB2" w:rsidP="00624DCB">
            <w:pPr>
              <w:jc w:val="both"/>
              <w:rPr>
                <w:b/>
                <w:sz w:val="22"/>
                <w:szCs w:val="22"/>
              </w:rPr>
            </w:pPr>
            <w:r w:rsidRPr="005D0E38">
              <w:rPr>
                <w:b/>
                <w:sz w:val="22"/>
                <w:szCs w:val="22"/>
              </w:rPr>
              <w:t>Компетенция</w:t>
            </w:r>
          </w:p>
        </w:tc>
        <w:tc>
          <w:tcPr>
            <w:tcW w:w="3402" w:type="dxa"/>
          </w:tcPr>
          <w:p w:rsidR="00635EB2" w:rsidRPr="005D0E38" w:rsidRDefault="00635EB2" w:rsidP="00624DCB">
            <w:pPr>
              <w:jc w:val="both"/>
              <w:rPr>
                <w:b/>
                <w:sz w:val="22"/>
                <w:szCs w:val="22"/>
              </w:rPr>
            </w:pPr>
            <w:r w:rsidRPr="005D0E38">
              <w:rPr>
                <w:b/>
                <w:sz w:val="22"/>
                <w:szCs w:val="22"/>
              </w:rPr>
              <w:t>Индикаторы достижения компетенций</w:t>
            </w:r>
          </w:p>
        </w:tc>
        <w:tc>
          <w:tcPr>
            <w:tcW w:w="4111" w:type="dxa"/>
          </w:tcPr>
          <w:p w:rsidR="00635EB2" w:rsidRPr="005D0E38" w:rsidRDefault="00635EB2" w:rsidP="00624DCB">
            <w:pPr>
              <w:jc w:val="both"/>
              <w:rPr>
                <w:b/>
                <w:sz w:val="22"/>
                <w:szCs w:val="22"/>
              </w:rPr>
            </w:pPr>
            <w:r w:rsidRPr="005D0E38">
              <w:rPr>
                <w:b/>
                <w:sz w:val="22"/>
                <w:szCs w:val="22"/>
              </w:rPr>
              <w:t>Планируемые результаты обучения по дисциплине</w:t>
            </w:r>
          </w:p>
        </w:tc>
      </w:tr>
      <w:tr w:rsidR="00635EB2" w:rsidRPr="005D0E38" w:rsidTr="00B43431">
        <w:trPr>
          <w:trHeight w:val="416"/>
        </w:trPr>
        <w:tc>
          <w:tcPr>
            <w:tcW w:w="2552" w:type="dxa"/>
          </w:tcPr>
          <w:p w:rsidR="00635EB2" w:rsidRPr="00B43431" w:rsidRDefault="00635EB2" w:rsidP="00624DCB">
            <w:pPr>
              <w:pStyle w:val="TableParagraph"/>
              <w:jc w:val="both"/>
              <w:rPr>
                <w:b/>
              </w:rPr>
            </w:pPr>
            <w:r w:rsidRPr="00B43431">
              <w:rPr>
                <w:b/>
              </w:rPr>
              <w:t>УК-2</w:t>
            </w:r>
          </w:p>
          <w:p w:rsidR="00635EB2" w:rsidRPr="005D0E38" w:rsidRDefault="00635EB2" w:rsidP="00624DCB">
            <w:pPr>
              <w:pStyle w:val="TableParagraph"/>
              <w:jc w:val="both"/>
            </w:pPr>
            <w:r w:rsidRPr="005D0E3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Pr>
          <w:p w:rsidR="00635EB2" w:rsidRDefault="00635EB2" w:rsidP="00624DCB">
            <w:pPr>
              <w:pStyle w:val="TableParagraph"/>
              <w:jc w:val="both"/>
              <w:rPr>
                <w:b/>
              </w:rPr>
            </w:pPr>
            <w:r w:rsidRPr="005D0E38">
              <w:rPr>
                <w:b/>
              </w:rPr>
              <w:t xml:space="preserve">УК-2.1. </w:t>
            </w:r>
          </w:p>
          <w:p w:rsidR="00635EB2" w:rsidRPr="005D0E38" w:rsidRDefault="00635EB2" w:rsidP="00624DCB">
            <w:pPr>
              <w:pStyle w:val="TableParagraph"/>
              <w:jc w:val="both"/>
            </w:pPr>
            <w:r w:rsidRPr="005D0E38">
              <w:rPr>
                <w:b/>
              </w:rPr>
              <w:t xml:space="preserve">Знает </w:t>
            </w:r>
            <w:r w:rsidRPr="005D0E38">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r>
              <w:t>.</w:t>
            </w:r>
          </w:p>
          <w:p w:rsidR="00635EB2" w:rsidRDefault="00635EB2" w:rsidP="00624DCB">
            <w:pPr>
              <w:pStyle w:val="TableParagraph"/>
              <w:jc w:val="both"/>
              <w:rPr>
                <w:b/>
              </w:rPr>
            </w:pPr>
            <w:r w:rsidRPr="005D0E38">
              <w:rPr>
                <w:b/>
              </w:rPr>
              <w:t xml:space="preserve">УК-2.2. </w:t>
            </w:r>
          </w:p>
          <w:p w:rsidR="00635EB2" w:rsidRPr="005D0E38" w:rsidRDefault="00635EB2" w:rsidP="00624DCB">
            <w:pPr>
              <w:pStyle w:val="TableParagraph"/>
              <w:jc w:val="both"/>
            </w:pPr>
            <w:r w:rsidRPr="005D0E38">
              <w:rPr>
                <w:b/>
              </w:rPr>
              <w:t xml:space="preserve">Умеет </w:t>
            </w:r>
            <w:r w:rsidRPr="005D0E38">
              <w:t>определять задачи исходя из поставленной цели с учетом действующих правовых норм, имеющихся ресурсов и ограничений</w:t>
            </w:r>
            <w:r>
              <w:t>.</w:t>
            </w:r>
          </w:p>
          <w:p w:rsidR="00635EB2" w:rsidRDefault="00635EB2" w:rsidP="00624DCB">
            <w:pPr>
              <w:pStyle w:val="TableParagraph"/>
              <w:jc w:val="both"/>
              <w:rPr>
                <w:b/>
              </w:rPr>
            </w:pPr>
            <w:r w:rsidRPr="005D0E38">
              <w:rPr>
                <w:b/>
              </w:rPr>
              <w:t xml:space="preserve">УК-2.3. </w:t>
            </w:r>
          </w:p>
          <w:p w:rsidR="00635EB2" w:rsidRPr="005D0E38" w:rsidRDefault="00635EB2" w:rsidP="00624DCB">
            <w:pPr>
              <w:pStyle w:val="TableParagraph"/>
              <w:jc w:val="both"/>
            </w:pPr>
            <w:r w:rsidRPr="005D0E38">
              <w:rPr>
                <w:b/>
              </w:rPr>
              <w:t xml:space="preserve">Владеет </w:t>
            </w:r>
            <w:r w:rsidRPr="005D0E38">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t>.</w:t>
            </w:r>
          </w:p>
        </w:tc>
        <w:tc>
          <w:tcPr>
            <w:tcW w:w="4111" w:type="dxa"/>
          </w:tcPr>
          <w:p w:rsidR="00635EB2" w:rsidRPr="005D0E38" w:rsidRDefault="00635EB2" w:rsidP="00624DCB">
            <w:pPr>
              <w:pStyle w:val="ListParagraph"/>
              <w:ind w:left="0"/>
              <w:jc w:val="both"/>
              <w:rPr>
                <w:b/>
                <w:sz w:val="22"/>
                <w:szCs w:val="22"/>
              </w:rPr>
            </w:pPr>
            <w:r w:rsidRPr="005D0E38">
              <w:rPr>
                <w:b/>
                <w:sz w:val="22"/>
                <w:szCs w:val="22"/>
              </w:rPr>
              <w:t>Знать:</w:t>
            </w:r>
          </w:p>
          <w:p w:rsidR="00635EB2" w:rsidRPr="005D0E38" w:rsidRDefault="00635EB2" w:rsidP="00624DCB">
            <w:pPr>
              <w:jc w:val="both"/>
              <w:rPr>
                <w:sz w:val="22"/>
                <w:szCs w:val="22"/>
              </w:rPr>
            </w:pPr>
            <w:r w:rsidRPr="005D0E38">
              <w:rPr>
                <w:sz w:val="22"/>
                <w:szCs w:val="22"/>
              </w:rPr>
              <w:t xml:space="preserve">-способы оценки экономических и социальных условий осуществления предпринимательской деятельности; - основы анализа существующих рыночных возможностей; </w:t>
            </w:r>
          </w:p>
          <w:p w:rsidR="00635EB2" w:rsidRPr="005D0E38" w:rsidRDefault="00635EB2" w:rsidP="00624DCB">
            <w:pPr>
              <w:jc w:val="both"/>
              <w:rPr>
                <w:sz w:val="22"/>
                <w:szCs w:val="22"/>
              </w:rPr>
            </w:pPr>
            <w:r w:rsidRPr="005D0E38">
              <w:rPr>
                <w:sz w:val="22"/>
                <w:szCs w:val="22"/>
              </w:rPr>
              <w:t xml:space="preserve">- теоретические и методологические основы координации предпринимательской деятельности; - правила создания организационных, распорядительных документов, необходимых для создания новых предпринимательских структур; </w:t>
            </w:r>
          </w:p>
          <w:p w:rsidR="00635EB2" w:rsidRPr="005D0E38" w:rsidRDefault="00635EB2" w:rsidP="00624DCB">
            <w:pPr>
              <w:jc w:val="both"/>
              <w:rPr>
                <w:sz w:val="22"/>
                <w:szCs w:val="22"/>
              </w:rPr>
            </w:pPr>
            <w:r w:rsidRPr="005D0E38">
              <w:rPr>
                <w:sz w:val="22"/>
                <w:szCs w:val="22"/>
              </w:rPr>
              <w:t>- состав управленческих документов, выдаваемых органами государственного регулирова</w:t>
            </w:r>
            <w:r>
              <w:rPr>
                <w:sz w:val="22"/>
                <w:szCs w:val="22"/>
              </w:rPr>
              <w:t>ния при регистрации организации.</w:t>
            </w:r>
          </w:p>
          <w:p w:rsidR="00635EB2" w:rsidRPr="005D0E38" w:rsidRDefault="00635EB2" w:rsidP="00624DCB">
            <w:pPr>
              <w:jc w:val="both"/>
              <w:rPr>
                <w:b/>
                <w:sz w:val="22"/>
                <w:szCs w:val="22"/>
              </w:rPr>
            </w:pPr>
            <w:r w:rsidRPr="005D0E38">
              <w:rPr>
                <w:b/>
                <w:sz w:val="22"/>
                <w:szCs w:val="22"/>
              </w:rPr>
              <w:t>Уметь:</w:t>
            </w:r>
          </w:p>
          <w:p w:rsidR="00635EB2" w:rsidRPr="005D0E38" w:rsidRDefault="00635EB2" w:rsidP="00624DCB">
            <w:pPr>
              <w:jc w:val="both"/>
              <w:rPr>
                <w:sz w:val="22"/>
                <w:szCs w:val="22"/>
              </w:rPr>
            </w:pPr>
            <w:r w:rsidRPr="005D0E38">
              <w:rPr>
                <w:sz w:val="22"/>
                <w:szCs w:val="22"/>
              </w:rPr>
              <w:t xml:space="preserve">определять степень влияния социально-экономических условий на предпринимательскую деятельность; </w:t>
            </w:r>
          </w:p>
          <w:p w:rsidR="00635EB2" w:rsidRPr="005D0E38" w:rsidRDefault="00635EB2" w:rsidP="00624DCB">
            <w:pPr>
              <w:jc w:val="both"/>
              <w:rPr>
                <w:sz w:val="22"/>
                <w:szCs w:val="22"/>
              </w:rPr>
            </w:pPr>
            <w:r w:rsidRPr="005D0E38">
              <w:rPr>
                <w:sz w:val="22"/>
                <w:szCs w:val="22"/>
              </w:rPr>
              <w:t xml:space="preserve">- оценивать новые рыночные возможности в соответствии с целями и ресурсами предприятия; </w:t>
            </w:r>
          </w:p>
          <w:p w:rsidR="00635EB2" w:rsidRPr="005D0E38" w:rsidRDefault="00635EB2" w:rsidP="00624DCB">
            <w:pPr>
              <w:jc w:val="both"/>
              <w:rPr>
                <w:sz w:val="22"/>
                <w:szCs w:val="22"/>
              </w:rPr>
            </w:pPr>
            <w:r w:rsidRPr="005D0E38">
              <w:rPr>
                <w:sz w:val="22"/>
                <w:szCs w:val="22"/>
              </w:rPr>
              <w:t xml:space="preserve">- координировать предпринимательскую деятельность с учетом изменений социально-экономических условий ее осуществления; </w:t>
            </w:r>
          </w:p>
          <w:p w:rsidR="00635EB2" w:rsidRPr="005D0E38" w:rsidRDefault="00635EB2" w:rsidP="00624DCB">
            <w:pPr>
              <w:jc w:val="both"/>
              <w:rPr>
                <w:sz w:val="22"/>
                <w:szCs w:val="22"/>
              </w:rPr>
            </w:pPr>
            <w:r w:rsidRPr="005D0E38">
              <w:rPr>
                <w:sz w:val="22"/>
                <w:szCs w:val="22"/>
              </w:rPr>
              <w:t xml:space="preserve">- систематизировать и обобщать информацию по отдельным вопросам предпринимательской деятельности; - составлять организационные, </w:t>
            </w:r>
          </w:p>
          <w:p w:rsidR="00635EB2" w:rsidRPr="005D0E38" w:rsidRDefault="00635EB2" w:rsidP="00624DCB">
            <w:pPr>
              <w:jc w:val="both"/>
              <w:rPr>
                <w:b/>
                <w:sz w:val="22"/>
                <w:szCs w:val="22"/>
              </w:rPr>
            </w:pPr>
            <w:r w:rsidRPr="005D0E38">
              <w:rPr>
                <w:b/>
                <w:sz w:val="22"/>
                <w:szCs w:val="22"/>
              </w:rPr>
              <w:t>Владеть:</w:t>
            </w:r>
          </w:p>
          <w:p w:rsidR="00635EB2" w:rsidRPr="005D0E38" w:rsidRDefault="00635EB2" w:rsidP="005D0E38">
            <w:pPr>
              <w:jc w:val="both"/>
              <w:rPr>
                <w:sz w:val="22"/>
                <w:szCs w:val="22"/>
                <w:lang w:eastAsia="en-US"/>
              </w:rPr>
            </w:pPr>
            <w:r w:rsidRPr="005D0E38">
              <w:rPr>
                <w:sz w:val="22"/>
                <w:szCs w:val="22"/>
              </w:rPr>
              <w:t xml:space="preserve">- навыками применения методики определения рыночных возможностей в соответствии с целями и ресурсами предприятия; - методами анализа предпринимательской деятельности; - составления и оформления организационно-распорядительных документов необходимых для создания новых предпринимательских структур </w:t>
            </w:r>
          </w:p>
        </w:tc>
      </w:tr>
      <w:tr w:rsidR="00635EB2" w:rsidRPr="005D0E38" w:rsidTr="00B43431">
        <w:trPr>
          <w:trHeight w:val="416"/>
        </w:trPr>
        <w:tc>
          <w:tcPr>
            <w:tcW w:w="2552" w:type="dxa"/>
          </w:tcPr>
          <w:p w:rsidR="00635EB2" w:rsidRPr="00B43431" w:rsidRDefault="00635EB2" w:rsidP="00624DCB">
            <w:pPr>
              <w:autoSpaceDE w:val="0"/>
              <w:autoSpaceDN w:val="0"/>
              <w:adjustRightInd w:val="0"/>
              <w:jc w:val="both"/>
              <w:rPr>
                <w:b/>
                <w:sz w:val="22"/>
                <w:szCs w:val="22"/>
              </w:rPr>
            </w:pPr>
            <w:r w:rsidRPr="00B43431">
              <w:rPr>
                <w:b/>
                <w:sz w:val="22"/>
                <w:szCs w:val="22"/>
              </w:rPr>
              <w:t>ПК-7</w:t>
            </w:r>
          </w:p>
          <w:p w:rsidR="00635EB2" w:rsidRPr="005D0E38" w:rsidRDefault="00635EB2" w:rsidP="00624DCB">
            <w:pPr>
              <w:autoSpaceDE w:val="0"/>
              <w:autoSpaceDN w:val="0"/>
              <w:adjustRightInd w:val="0"/>
              <w:jc w:val="both"/>
              <w:rPr>
                <w:sz w:val="22"/>
                <w:szCs w:val="22"/>
              </w:rPr>
            </w:pPr>
            <w:r w:rsidRPr="005D0E38">
              <w:rPr>
                <w:sz w:val="22"/>
                <w:szCs w:val="22"/>
              </w:rPr>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3402" w:type="dxa"/>
          </w:tcPr>
          <w:p w:rsidR="00635EB2" w:rsidRPr="00B43431" w:rsidRDefault="00635EB2" w:rsidP="00624DCB">
            <w:pPr>
              <w:autoSpaceDE w:val="0"/>
              <w:autoSpaceDN w:val="0"/>
              <w:adjustRightInd w:val="0"/>
              <w:jc w:val="both"/>
              <w:rPr>
                <w:b/>
                <w:sz w:val="22"/>
                <w:szCs w:val="22"/>
              </w:rPr>
            </w:pPr>
            <w:r w:rsidRPr="00B43431">
              <w:rPr>
                <w:b/>
                <w:sz w:val="22"/>
                <w:szCs w:val="22"/>
              </w:rPr>
              <w:t>ПК-7.1</w:t>
            </w:r>
          </w:p>
          <w:p w:rsidR="00635EB2" w:rsidRPr="005D0E38" w:rsidRDefault="00635EB2" w:rsidP="00624DCB">
            <w:pPr>
              <w:autoSpaceDE w:val="0"/>
              <w:autoSpaceDN w:val="0"/>
              <w:adjustRightInd w:val="0"/>
              <w:jc w:val="both"/>
              <w:rPr>
                <w:color w:val="000000"/>
                <w:sz w:val="22"/>
                <w:szCs w:val="22"/>
              </w:rPr>
            </w:pPr>
            <w:r w:rsidRPr="00B43431">
              <w:rPr>
                <w:b/>
                <w:sz w:val="22"/>
                <w:szCs w:val="22"/>
              </w:rPr>
              <w:t>Знает:</w:t>
            </w:r>
            <w:r w:rsidRPr="005D0E38">
              <w:rPr>
                <w:sz w:val="22"/>
                <w:szCs w:val="22"/>
              </w:rP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организации;действующее законодательство</w:t>
            </w:r>
            <w:r w:rsidRPr="005D0E38">
              <w:rPr>
                <w:color w:val="000000"/>
                <w:sz w:val="22"/>
                <w:szCs w:val="22"/>
              </w:rPr>
              <w:t>по созданию и организации деятельности новых предпринимательских структур,</w:t>
            </w:r>
          </w:p>
          <w:p w:rsidR="00635EB2" w:rsidRPr="005D0E38" w:rsidRDefault="00635EB2" w:rsidP="00624DCB">
            <w:pPr>
              <w:autoSpaceDE w:val="0"/>
              <w:autoSpaceDN w:val="0"/>
              <w:adjustRightInd w:val="0"/>
              <w:jc w:val="both"/>
              <w:rPr>
                <w:sz w:val="22"/>
                <w:szCs w:val="22"/>
              </w:rPr>
            </w:pPr>
            <w:r w:rsidRPr="005D0E38">
              <w:rPr>
                <w:color w:val="000000"/>
                <w:sz w:val="22"/>
                <w:szCs w:val="22"/>
              </w:rPr>
              <w:t>планированию деятельности малых предприятий</w:t>
            </w:r>
            <w:r w:rsidRPr="005D0E38">
              <w:rPr>
                <w:sz w:val="22"/>
                <w:szCs w:val="22"/>
              </w:rPr>
              <w:t>;основные теории формирования бизнес-моделей.</w:t>
            </w:r>
          </w:p>
          <w:p w:rsidR="00635EB2" w:rsidRPr="00B43431" w:rsidRDefault="00635EB2" w:rsidP="00624DCB">
            <w:pPr>
              <w:autoSpaceDE w:val="0"/>
              <w:autoSpaceDN w:val="0"/>
              <w:adjustRightInd w:val="0"/>
              <w:jc w:val="both"/>
              <w:rPr>
                <w:b/>
                <w:sz w:val="22"/>
                <w:szCs w:val="22"/>
              </w:rPr>
            </w:pPr>
            <w:r w:rsidRPr="00B43431">
              <w:rPr>
                <w:b/>
                <w:sz w:val="22"/>
                <w:szCs w:val="22"/>
              </w:rPr>
              <w:t>ПК-7.2</w:t>
            </w:r>
          </w:p>
          <w:p w:rsidR="00635EB2" w:rsidRPr="005D0E38" w:rsidRDefault="00635EB2" w:rsidP="00624DCB">
            <w:pPr>
              <w:autoSpaceDE w:val="0"/>
              <w:autoSpaceDN w:val="0"/>
              <w:adjustRightInd w:val="0"/>
              <w:jc w:val="both"/>
              <w:rPr>
                <w:color w:val="000000"/>
                <w:sz w:val="22"/>
                <w:szCs w:val="22"/>
              </w:rPr>
            </w:pPr>
            <w:r w:rsidRPr="00B43431">
              <w:rPr>
                <w:b/>
                <w:sz w:val="22"/>
                <w:szCs w:val="22"/>
              </w:rPr>
              <w:t>Умеет:</w:t>
            </w:r>
            <w:r w:rsidRPr="005D0E38">
              <w:rPr>
                <w:bCs/>
                <w:color w:val="000000"/>
                <w:sz w:val="22"/>
                <w:szCs w:val="22"/>
                <w:shd w:val="clear" w:color="auto" w:fill="FFFFFF"/>
              </w:rPr>
              <w:t>рассчитывать и анализировать затраты</w:t>
            </w:r>
            <w:r w:rsidRPr="005D0E38">
              <w:rPr>
                <w:sz w:val="22"/>
                <w:szCs w:val="22"/>
              </w:rPr>
              <w:t xml:space="preserve"> по </w:t>
            </w:r>
            <w:r w:rsidRPr="005D0E38">
              <w:rPr>
                <w:color w:val="000000"/>
                <w:sz w:val="22"/>
                <w:szCs w:val="22"/>
              </w:rPr>
              <w:t xml:space="preserve">планированию деятельности малых предприятий ипо созданию и организации деятельности новых предпринимательских структур; </w:t>
            </w:r>
            <w:r w:rsidRPr="005D0E38">
              <w:rPr>
                <w:sz w:val="22"/>
                <w:szCs w:val="22"/>
              </w:rPr>
              <w:t>работать с нормативно-правовой документацией в коммерческой и внешне-экономической деятельности организаций.</w:t>
            </w:r>
          </w:p>
          <w:p w:rsidR="00635EB2" w:rsidRPr="00B43431" w:rsidRDefault="00635EB2" w:rsidP="00624DCB">
            <w:pPr>
              <w:autoSpaceDE w:val="0"/>
              <w:autoSpaceDN w:val="0"/>
              <w:adjustRightInd w:val="0"/>
              <w:jc w:val="both"/>
              <w:rPr>
                <w:b/>
                <w:sz w:val="22"/>
                <w:szCs w:val="22"/>
              </w:rPr>
            </w:pPr>
            <w:r w:rsidRPr="00B43431">
              <w:rPr>
                <w:b/>
                <w:sz w:val="22"/>
                <w:szCs w:val="22"/>
              </w:rPr>
              <w:t>ПК-7.3</w:t>
            </w:r>
          </w:p>
          <w:p w:rsidR="00635EB2" w:rsidRPr="005D0E38" w:rsidRDefault="00635EB2" w:rsidP="00624DCB">
            <w:pPr>
              <w:autoSpaceDE w:val="0"/>
              <w:autoSpaceDN w:val="0"/>
              <w:adjustRightInd w:val="0"/>
              <w:jc w:val="both"/>
              <w:rPr>
                <w:sz w:val="22"/>
                <w:szCs w:val="22"/>
              </w:rPr>
            </w:pPr>
            <w:r w:rsidRPr="00B43431">
              <w:rPr>
                <w:b/>
                <w:sz w:val="22"/>
                <w:szCs w:val="22"/>
              </w:rPr>
              <w:t>Владеет:</w:t>
            </w:r>
            <w:r w:rsidRPr="005D0E38">
              <w:rPr>
                <w:sz w:val="22"/>
                <w:szCs w:val="22"/>
              </w:rPr>
              <w:t xml:space="preserve">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4111" w:type="dxa"/>
          </w:tcPr>
          <w:p w:rsidR="00635EB2" w:rsidRPr="005D0E38" w:rsidRDefault="00635EB2" w:rsidP="00624DCB">
            <w:pPr>
              <w:pStyle w:val="ListParagraph"/>
              <w:ind w:left="0"/>
              <w:jc w:val="both"/>
              <w:rPr>
                <w:b/>
                <w:sz w:val="22"/>
                <w:szCs w:val="22"/>
              </w:rPr>
            </w:pPr>
            <w:r w:rsidRPr="005D0E38">
              <w:rPr>
                <w:b/>
                <w:sz w:val="22"/>
                <w:szCs w:val="22"/>
              </w:rPr>
              <w:t>Знать:</w:t>
            </w:r>
          </w:p>
          <w:p w:rsidR="00635EB2" w:rsidRPr="003208C3" w:rsidRDefault="00635EB2" w:rsidP="00624DCB">
            <w:pPr>
              <w:pStyle w:val="a"/>
              <w:tabs>
                <w:tab w:val="left" w:pos="459"/>
              </w:tabs>
              <w:ind w:left="0" w:firstLine="0"/>
              <w:rPr>
                <w:sz w:val="22"/>
                <w:szCs w:val="22"/>
              </w:rPr>
            </w:pPr>
            <w:r w:rsidRPr="003208C3">
              <w:rPr>
                <w:sz w:val="22"/>
                <w:szCs w:val="22"/>
              </w:rPr>
              <w:t>типовые методики расчета экономических и социально-экономических показателей, характеризующих деятельность хозяйствующих субъектов.</w:t>
            </w:r>
          </w:p>
          <w:p w:rsidR="00635EB2" w:rsidRPr="005D0E38" w:rsidRDefault="00635EB2" w:rsidP="00624DCB">
            <w:pPr>
              <w:jc w:val="both"/>
              <w:rPr>
                <w:b/>
                <w:sz w:val="22"/>
                <w:szCs w:val="22"/>
              </w:rPr>
            </w:pPr>
            <w:r w:rsidRPr="005D0E38">
              <w:rPr>
                <w:b/>
                <w:sz w:val="22"/>
                <w:szCs w:val="22"/>
              </w:rPr>
              <w:t>Уметь:</w:t>
            </w:r>
          </w:p>
          <w:p w:rsidR="00635EB2" w:rsidRPr="005D0E38" w:rsidRDefault="00635EB2" w:rsidP="00624DCB">
            <w:pPr>
              <w:jc w:val="both"/>
              <w:rPr>
                <w:spacing w:val="-6"/>
                <w:sz w:val="22"/>
                <w:szCs w:val="22"/>
              </w:rPr>
            </w:pPr>
            <w:r w:rsidRPr="005D0E38">
              <w:rPr>
                <w:sz w:val="22"/>
                <w:szCs w:val="22"/>
              </w:rPr>
              <w:t xml:space="preserve">- </w:t>
            </w:r>
            <w:r w:rsidRPr="005D0E38">
              <w:rPr>
                <w:spacing w:val="-6"/>
                <w:sz w:val="22"/>
                <w:szCs w:val="22"/>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w:t>
            </w:r>
          </w:p>
          <w:p w:rsidR="00635EB2" w:rsidRPr="005D0E38" w:rsidRDefault="00635EB2" w:rsidP="00624DCB">
            <w:pPr>
              <w:jc w:val="both"/>
              <w:rPr>
                <w:b/>
                <w:sz w:val="22"/>
                <w:szCs w:val="22"/>
              </w:rPr>
            </w:pPr>
            <w:r w:rsidRPr="005D0E38">
              <w:rPr>
                <w:b/>
                <w:sz w:val="22"/>
                <w:szCs w:val="22"/>
              </w:rPr>
              <w:t>Владеть:</w:t>
            </w:r>
          </w:p>
          <w:p w:rsidR="00635EB2" w:rsidRPr="003208C3" w:rsidRDefault="00635EB2" w:rsidP="00624DCB">
            <w:pPr>
              <w:pStyle w:val="a"/>
              <w:tabs>
                <w:tab w:val="left" w:pos="459"/>
              </w:tabs>
              <w:ind w:left="0" w:firstLine="0"/>
              <w:rPr>
                <w:sz w:val="22"/>
                <w:szCs w:val="22"/>
              </w:rPr>
            </w:pPr>
            <w:r w:rsidRPr="003208C3">
              <w:rPr>
                <w:sz w:val="22"/>
                <w:szCs w:val="22"/>
              </w:rPr>
              <w:t>основными методологическими приемами по расчету показателейхарактеризующий деятельность предприятия;</w:t>
            </w:r>
          </w:p>
          <w:p w:rsidR="00635EB2" w:rsidRPr="005D0E38" w:rsidRDefault="00635EB2" w:rsidP="00B43431">
            <w:pPr>
              <w:jc w:val="both"/>
              <w:rPr>
                <w:sz w:val="22"/>
                <w:szCs w:val="22"/>
                <w:lang w:eastAsia="en-US"/>
              </w:rPr>
            </w:pPr>
            <w:r w:rsidRPr="005D0E38">
              <w:rPr>
                <w:sz w:val="22"/>
                <w:szCs w:val="22"/>
              </w:rPr>
              <w:t>-навыками формирования бизнес-моделей с учетом степени влияния социально экономических условий;</w:t>
            </w:r>
          </w:p>
        </w:tc>
      </w:tr>
      <w:tr w:rsidR="00635EB2" w:rsidRPr="005D0E38" w:rsidTr="00B43431">
        <w:trPr>
          <w:trHeight w:val="416"/>
        </w:trPr>
        <w:tc>
          <w:tcPr>
            <w:tcW w:w="2552" w:type="dxa"/>
          </w:tcPr>
          <w:p w:rsidR="00635EB2" w:rsidRPr="00B43431" w:rsidRDefault="00635EB2" w:rsidP="00624DCB">
            <w:pPr>
              <w:autoSpaceDE w:val="0"/>
              <w:autoSpaceDN w:val="0"/>
              <w:adjustRightInd w:val="0"/>
              <w:jc w:val="both"/>
              <w:rPr>
                <w:b/>
                <w:sz w:val="22"/>
                <w:szCs w:val="22"/>
              </w:rPr>
            </w:pPr>
            <w:r w:rsidRPr="00B43431">
              <w:rPr>
                <w:b/>
                <w:sz w:val="22"/>
                <w:szCs w:val="22"/>
              </w:rPr>
              <w:t>ПК-8</w:t>
            </w:r>
          </w:p>
          <w:p w:rsidR="00635EB2" w:rsidRPr="005D0E38" w:rsidRDefault="00635EB2" w:rsidP="00624DCB">
            <w:pPr>
              <w:autoSpaceDE w:val="0"/>
              <w:autoSpaceDN w:val="0"/>
              <w:adjustRightInd w:val="0"/>
              <w:jc w:val="both"/>
              <w:rPr>
                <w:sz w:val="22"/>
                <w:szCs w:val="22"/>
              </w:rPr>
            </w:pPr>
            <w:r w:rsidRPr="005D0E38">
              <w:rPr>
                <w:sz w:val="22"/>
                <w:szCs w:val="22"/>
              </w:rPr>
              <w:t xml:space="preserve">владением навыками бизнес-планирования создания и развития новых организаций (направлений деятельности, продуктов) </w:t>
            </w: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p w:rsidR="00635EB2" w:rsidRPr="005D0E38" w:rsidRDefault="00635EB2" w:rsidP="00624DCB">
            <w:pPr>
              <w:autoSpaceDE w:val="0"/>
              <w:autoSpaceDN w:val="0"/>
              <w:adjustRightInd w:val="0"/>
              <w:jc w:val="both"/>
              <w:rPr>
                <w:sz w:val="22"/>
                <w:szCs w:val="22"/>
              </w:rPr>
            </w:pPr>
          </w:p>
        </w:tc>
        <w:tc>
          <w:tcPr>
            <w:tcW w:w="3402" w:type="dxa"/>
          </w:tcPr>
          <w:p w:rsidR="00635EB2" w:rsidRPr="00B43431" w:rsidRDefault="00635EB2" w:rsidP="00624DCB">
            <w:pPr>
              <w:autoSpaceDE w:val="0"/>
              <w:autoSpaceDN w:val="0"/>
              <w:adjustRightInd w:val="0"/>
              <w:jc w:val="both"/>
              <w:rPr>
                <w:b/>
                <w:sz w:val="22"/>
                <w:szCs w:val="22"/>
              </w:rPr>
            </w:pPr>
            <w:r w:rsidRPr="00B43431">
              <w:rPr>
                <w:b/>
                <w:sz w:val="22"/>
                <w:szCs w:val="22"/>
              </w:rPr>
              <w:t>ПК-8.1</w:t>
            </w:r>
          </w:p>
          <w:p w:rsidR="00635EB2" w:rsidRPr="005D0E38" w:rsidRDefault="00635EB2" w:rsidP="00624DCB">
            <w:pPr>
              <w:autoSpaceDE w:val="0"/>
              <w:autoSpaceDN w:val="0"/>
              <w:adjustRightInd w:val="0"/>
              <w:jc w:val="both"/>
              <w:rPr>
                <w:sz w:val="22"/>
                <w:szCs w:val="22"/>
              </w:rPr>
            </w:pPr>
            <w:r w:rsidRPr="00B43431">
              <w:rPr>
                <w:b/>
                <w:sz w:val="22"/>
                <w:szCs w:val="22"/>
              </w:rPr>
              <w:t>Знает:</w:t>
            </w:r>
            <w:r w:rsidRPr="005D0E38">
              <w:rPr>
                <w:sz w:val="22"/>
                <w:szCs w:val="22"/>
              </w:rPr>
              <w:t xml:space="preserve"> экономические и социальные условия формирования бизнес-планирования, концепции рекламного маркетинга, пути и возможности </w:t>
            </w:r>
            <w:r w:rsidRPr="005D0E38">
              <w:rPr>
                <w:color w:val="000000"/>
                <w:sz w:val="22"/>
                <w:szCs w:val="22"/>
              </w:rPr>
              <w:t>планирования деятельности малых предприятий</w:t>
            </w:r>
            <w:r w:rsidRPr="005D0E38">
              <w:rPr>
                <w:sz w:val="22"/>
                <w:szCs w:val="22"/>
              </w:rPr>
              <w:t>.</w:t>
            </w:r>
          </w:p>
          <w:p w:rsidR="00635EB2" w:rsidRPr="00B43431" w:rsidRDefault="00635EB2" w:rsidP="00624DCB">
            <w:pPr>
              <w:autoSpaceDE w:val="0"/>
              <w:autoSpaceDN w:val="0"/>
              <w:adjustRightInd w:val="0"/>
              <w:jc w:val="both"/>
              <w:rPr>
                <w:b/>
                <w:sz w:val="22"/>
                <w:szCs w:val="22"/>
              </w:rPr>
            </w:pPr>
            <w:r w:rsidRPr="00B43431">
              <w:rPr>
                <w:b/>
                <w:sz w:val="22"/>
                <w:szCs w:val="22"/>
              </w:rPr>
              <w:t>ПК-8.2</w:t>
            </w:r>
          </w:p>
          <w:p w:rsidR="00635EB2" w:rsidRPr="005D0E38" w:rsidRDefault="00635EB2" w:rsidP="00624DCB">
            <w:pPr>
              <w:autoSpaceDE w:val="0"/>
              <w:autoSpaceDN w:val="0"/>
              <w:adjustRightInd w:val="0"/>
              <w:jc w:val="both"/>
              <w:rPr>
                <w:color w:val="000000"/>
                <w:sz w:val="22"/>
                <w:szCs w:val="22"/>
              </w:rPr>
            </w:pPr>
            <w:r w:rsidRPr="00B43431">
              <w:rPr>
                <w:b/>
                <w:sz w:val="22"/>
                <w:szCs w:val="22"/>
              </w:rPr>
              <w:t>Умеет:</w:t>
            </w:r>
            <w:r w:rsidRPr="005D0E38">
              <w:rPr>
                <w:bCs/>
                <w:color w:val="000000"/>
                <w:sz w:val="22"/>
                <w:szCs w:val="22"/>
                <w:shd w:val="clear" w:color="auto" w:fill="FFFFFF"/>
              </w:rPr>
              <w:t>рассчитывать и анализироватьзатраты</w:t>
            </w:r>
            <w:r w:rsidRPr="005D0E38">
              <w:rPr>
                <w:sz w:val="22"/>
                <w:szCs w:val="22"/>
              </w:rPr>
              <w:t xml:space="preserve"> по формированию </w:t>
            </w:r>
            <w:r w:rsidRPr="005D0E38">
              <w:rPr>
                <w:color w:val="000000"/>
                <w:sz w:val="22"/>
                <w:szCs w:val="22"/>
              </w:rPr>
              <w:t xml:space="preserve">бизнес-планирования на различных организациях; </w:t>
            </w:r>
            <w:r w:rsidRPr="005D0E38">
              <w:rPr>
                <w:sz w:val="22"/>
                <w:szCs w:val="22"/>
              </w:rPr>
              <w:t>работать с нормативно-правовойдокументацией</w:t>
            </w:r>
            <w:r w:rsidRPr="005D0E38">
              <w:rPr>
                <w:color w:val="000000"/>
                <w:sz w:val="22"/>
                <w:szCs w:val="22"/>
              </w:rPr>
              <w:t xml:space="preserve"> деятельности малых предприятий.</w:t>
            </w:r>
          </w:p>
          <w:p w:rsidR="00635EB2" w:rsidRPr="00B43431" w:rsidRDefault="00635EB2" w:rsidP="00624DCB">
            <w:pPr>
              <w:autoSpaceDE w:val="0"/>
              <w:autoSpaceDN w:val="0"/>
              <w:adjustRightInd w:val="0"/>
              <w:jc w:val="both"/>
              <w:rPr>
                <w:b/>
                <w:sz w:val="22"/>
                <w:szCs w:val="22"/>
              </w:rPr>
            </w:pPr>
            <w:r w:rsidRPr="00B43431">
              <w:rPr>
                <w:b/>
                <w:sz w:val="22"/>
                <w:szCs w:val="22"/>
              </w:rPr>
              <w:t>ПК-8.3</w:t>
            </w:r>
          </w:p>
          <w:p w:rsidR="00635EB2" w:rsidRPr="005D0E38" w:rsidRDefault="00635EB2" w:rsidP="00624DCB">
            <w:pPr>
              <w:autoSpaceDE w:val="0"/>
              <w:autoSpaceDN w:val="0"/>
              <w:adjustRightInd w:val="0"/>
              <w:jc w:val="both"/>
              <w:rPr>
                <w:sz w:val="22"/>
                <w:szCs w:val="22"/>
              </w:rPr>
            </w:pPr>
            <w:r w:rsidRPr="00B43431">
              <w:rPr>
                <w:b/>
                <w:sz w:val="22"/>
                <w:szCs w:val="22"/>
              </w:rPr>
              <w:t>Владеет:</w:t>
            </w:r>
            <w:r w:rsidRPr="005D0E38">
              <w:rPr>
                <w:sz w:val="22"/>
                <w:szCs w:val="22"/>
              </w:rPr>
              <w:t xml:space="preserve"> навыками бизнес-планирования создания и развития новых организаций (направлений деятельности, продуктов).</w:t>
            </w:r>
          </w:p>
        </w:tc>
        <w:tc>
          <w:tcPr>
            <w:tcW w:w="4111" w:type="dxa"/>
          </w:tcPr>
          <w:p w:rsidR="00635EB2" w:rsidRPr="005D0E38" w:rsidRDefault="00635EB2" w:rsidP="007F6435">
            <w:pPr>
              <w:pStyle w:val="ListParagraph"/>
              <w:ind w:left="0"/>
              <w:jc w:val="both"/>
              <w:rPr>
                <w:b/>
                <w:sz w:val="22"/>
                <w:szCs w:val="22"/>
              </w:rPr>
            </w:pPr>
            <w:r w:rsidRPr="005D0E38">
              <w:rPr>
                <w:b/>
                <w:sz w:val="22"/>
                <w:szCs w:val="22"/>
              </w:rPr>
              <w:t>Знать:</w:t>
            </w:r>
          </w:p>
          <w:p w:rsidR="00635EB2" w:rsidRPr="003208C3" w:rsidRDefault="00635EB2" w:rsidP="007F6435">
            <w:pPr>
              <w:pStyle w:val="a"/>
              <w:tabs>
                <w:tab w:val="left" w:pos="459"/>
              </w:tabs>
              <w:ind w:left="0" w:firstLine="0"/>
              <w:rPr>
                <w:sz w:val="22"/>
                <w:szCs w:val="22"/>
              </w:rPr>
            </w:pPr>
            <w:r w:rsidRPr="003208C3">
              <w:rPr>
                <w:sz w:val="22"/>
                <w:szCs w:val="22"/>
              </w:rPr>
              <w:t>основные показатели планирования, создания и развития новых организаций.</w:t>
            </w:r>
          </w:p>
          <w:p w:rsidR="00635EB2" w:rsidRPr="005D0E38" w:rsidRDefault="00635EB2" w:rsidP="007F6435">
            <w:pPr>
              <w:jc w:val="both"/>
              <w:rPr>
                <w:b/>
                <w:sz w:val="22"/>
                <w:szCs w:val="22"/>
              </w:rPr>
            </w:pPr>
            <w:r w:rsidRPr="005D0E38">
              <w:rPr>
                <w:b/>
                <w:sz w:val="22"/>
                <w:szCs w:val="22"/>
              </w:rPr>
              <w:t>Уметь:</w:t>
            </w:r>
          </w:p>
          <w:p w:rsidR="00635EB2" w:rsidRPr="005D0E38" w:rsidRDefault="00635EB2" w:rsidP="007F6435">
            <w:pPr>
              <w:jc w:val="both"/>
              <w:rPr>
                <w:sz w:val="22"/>
                <w:szCs w:val="22"/>
              </w:rPr>
            </w:pPr>
            <w:r w:rsidRPr="005D0E38">
              <w:rPr>
                <w:sz w:val="22"/>
                <w:szCs w:val="22"/>
              </w:rPr>
              <w:t>- проводить расчет экономических и социально-экономических показателей, для осуществлениябизнес-планирования</w:t>
            </w:r>
          </w:p>
          <w:p w:rsidR="00635EB2" w:rsidRPr="005D0E38" w:rsidRDefault="00635EB2" w:rsidP="007F6435">
            <w:pPr>
              <w:jc w:val="both"/>
              <w:rPr>
                <w:b/>
                <w:sz w:val="22"/>
                <w:szCs w:val="22"/>
              </w:rPr>
            </w:pPr>
            <w:r w:rsidRPr="005D0E38">
              <w:rPr>
                <w:b/>
                <w:sz w:val="22"/>
                <w:szCs w:val="22"/>
              </w:rPr>
              <w:t>Владеть:</w:t>
            </w:r>
          </w:p>
          <w:p w:rsidR="00635EB2" w:rsidRPr="003208C3" w:rsidRDefault="00635EB2" w:rsidP="007F6435">
            <w:pPr>
              <w:pStyle w:val="a"/>
              <w:ind w:left="0" w:firstLine="0"/>
              <w:rPr>
                <w:sz w:val="22"/>
                <w:szCs w:val="22"/>
              </w:rPr>
            </w:pPr>
            <w:r w:rsidRPr="003208C3">
              <w:rPr>
                <w:sz w:val="22"/>
                <w:szCs w:val="22"/>
              </w:rPr>
              <w:t>средствами для обработки экономических данных ,проанализировать результаты расчетов и обосновать полученные выводы.</w:t>
            </w:r>
          </w:p>
          <w:p w:rsidR="00635EB2" w:rsidRPr="005D0E38" w:rsidRDefault="00635EB2" w:rsidP="007F6435">
            <w:pPr>
              <w:pStyle w:val="ListParagraph"/>
              <w:ind w:left="0"/>
              <w:jc w:val="both"/>
              <w:rPr>
                <w:b/>
                <w:sz w:val="22"/>
                <w:szCs w:val="22"/>
              </w:rPr>
            </w:pPr>
          </w:p>
        </w:tc>
      </w:tr>
      <w:tr w:rsidR="00635EB2" w:rsidRPr="005D0E38" w:rsidTr="00B43431">
        <w:trPr>
          <w:trHeight w:val="416"/>
        </w:trPr>
        <w:tc>
          <w:tcPr>
            <w:tcW w:w="2552" w:type="dxa"/>
          </w:tcPr>
          <w:p w:rsidR="00635EB2" w:rsidRPr="00B43431" w:rsidRDefault="00635EB2" w:rsidP="00624DCB">
            <w:pPr>
              <w:autoSpaceDE w:val="0"/>
              <w:autoSpaceDN w:val="0"/>
              <w:adjustRightInd w:val="0"/>
              <w:jc w:val="both"/>
              <w:rPr>
                <w:b/>
                <w:sz w:val="22"/>
                <w:szCs w:val="22"/>
              </w:rPr>
            </w:pPr>
            <w:r w:rsidRPr="00B43431">
              <w:rPr>
                <w:b/>
                <w:sz w:val="22"/>
                <w:szCs w:val="22"/>
              </w:rPr>
              <w:t>ПК-9</w:t>
            </w:r>
          </w:p>
          <w:p w:rsidR="00635EB2" w:rsidRPr="005D0E38" w:rsidRDefault="00635EB2" w:rsidP="00624DCB">
            <w:pPr>
              <w:autoSpaceDE w:val="0"/>
              <w:autoSpaceDN w:val="0"/>
              <w:adjustRightInd w:val="0"/>
              <w:jc w:val="both"/>
              <w:rPr>
                <w:sz w:val="22"/>
                <w:szCs w:val="22"/>
              </w:rPr>
            </w:pPr>
            <w:r w:rsidRPr="005D0E38">
              <w:rPr>
                <w:sz w:val="22"/>
                <w:szCs w:val="22"/>
              </w:rPr>
              <w:t xml:space="preserve">владением навыками подготовки организационных и распорядительных документов, необходимых для создания новых предпринимательских структур </w:t>
            </w:r>
          </w:p>
        </w:tc>
        <w:tc>
          <w:tcPr>
            <w:tcW w:w="3402" w:type="dxa"/>
          </w:tcPr>
          <w:p w:rsidR="00635EB2" w:rsidRPr="00B43431" w:rsidRDefault="00635EB2" w:rsidP="00624DCB">
            <w:pPr>
              <w:autoSpaceDE w:val="0"/>
              <w:autoSpaceDN w:val="0"/>
              <w:adjustRightInd w:val="0"/>
              <w:jc w:val="both"/>
              <w:rPr>
                <w:b/>
                <w:sz w:val="22"/>
                <w:szCs w:val="22"/>
              </w:rPr>
            </w:pPr>
            <w:r w:rsidRPr="00B43431">
              <w:rPr>
                <w:b/>
                <w:sz w:val="22"/>
                <w:szCs w:val="22"/>
              </w:rPr>
              <w:t>ПК-9.1</w:t>
            </w:r>
          </w:p>
          <w:p w:rsidR="00635EB2" w:rsidRPr="005D0E38" w:rsidRDefault="00635EB2" w:rsidP="00624DCB">
            <w:pPr>
              <w:jc w:val="both"/>
              <w:rPr>
                <w:color w:val="000000"/>
                <w:sz w:val="22"/>
                <w:szCs w:val="22"/>
              </w:rPr>
            </w:pPr>
            <w:r w:rsidRPr="00B43431">
              <w:rPr>
                <w:b/>
                <w:sz w:val="22"/>
                <w:szCs w:val="22"/>
              </w:rPr>
              <w:t>Знает:</w:t>
            </w:r>
            <w:r w:rsidRPr="005D0E38">
              <w:rPr>
                <w:sz w:val="22"/>
                <w:szCs w:val="22"/>
              </w:rPr>
              <w:t xml:space="preserve"> основные этапы подготовки организационных и распорядительных документов, необходимых для создания новых предпринимательских структур; основные понятия, термины и их определения </w:t>
            </w:r>
            <w:r w:rsidRPr="005D0E38">
              <w:rPr>
                <w:color w:val="000000"/>
                <w:sz w:val="22"/>
                <w:szCs w:val="22"/>
              </w:rPr>
              <w:t>основ предпринимательской деятельности.</w:t>
            </w:r>
          </w:p>
          <w:p w:rsidR="00635EB2" w:rsidRPr="00B43431" w:rsidRDefault="00635EB2" w:rsidP="00624DCB">
            <w:pPr>
              <w:autoSpaceDE w:val="0"/>
              <w:autoSpaceDN w:val="0"/>
              <w:adjustRightInd w:val="0"/>
              <w:jc w:val="both"/>
              <w:rPr>
                <w:b/>
                <w:sz w:val="22"/>
                <w:szCs w:val="22"/>
              </w:rPr>
            </w:pPr>
            <w:r w:rsidRPr="00B43431">
              <w:rPr>
                <w:b/>
                <w:sz w:val="22"/>
                <w:szCs w:val="22"/>
              </w:rPr>
              <w:t>ПК-9.2</w:t>
            </w:r>
          </w:p>
          <w:p w:rsidR="00635EB2" w:rsidRPr="005D0E38" w:rsidRDefault="00635EB2" w:rsidP="00624DCB">
            <w:pPr>
              <w:jc w:val="both"/>
              <w:rPr>
                <w:sz w:val="22"/>
                <w:szCs w:val="22"/>
              </w:rPr>
            </w:pPr>
            <w:r w:rsidRPr="00B43431">
              <w:rPr>
                <w:b/>
                <w:sz w:val="22"/>
                <w:szCs w:val="22"/>
              </w:rPr>
              <w:t>Умеет:</w:t>
            </w:r>
            <w:r w:rsidRPr="005D0E38">
              <w:rPr>
                <w:sz w:val="22"/>
                <w:szCs w:val="22"/>
                <w:lang w:eastAsia="uk-UA"/>
              </w:rPr>
              <w:t>использовать инструменты и технологии анализа</w:t>
            </w:r>
            <w:r w:rsidRPr="005D0E38">
              <w:rPr>
                <w:sz w:val="22"/>
                <w:szCs w:val="22"/>
              </w:rPr>
              <w:t xml:space="preserve"> подготовки организационных и распорядительных документов, необходимых для создания новых предпринимательских структур;</w:t>
            </w:r>
          </w:p>
          <w:p w:rsidR="00635EB2" w:rsidRPr="005D0E38" w:rsidRDefault="00635EB2" w:rsidP="00624DCB">
            <w:pPr>
              <w:jc w:val="both"/>
              <w:rPr>
                <w:color w:val="000000"/>
                <w:sz w:val="22"/>
                <w:szCs w:val="22"/>
              </w:rPr>
            </w:pPr>
            <w:r w:rsidRPr="005D0E38">
              <w:rPr>
                <w:sz w:val="22"/>
                <w:szCs w:val="22"/>
              </w:rPr>
              <w:t>работать с нормативно-правовойдокументацией</w:t>
            </w:r>
          </w:p>
          <w:p w:rsidR="00635EB2" w:rsidRPr="00B43431" w:rsidRDefault="00635EB2" w:rsidP="00624DCB">
            <w:pPr>
              <w:autoSpaceDE w:val="0"/>
              <w:autoSpaceDN w:val="0"/>
              <w:adjustRightInd w:val="0"/>
              <w:jc w:val="both"/>
              <w:rPr>
                <w:b/>
                <w:sz w:val="22"/>
                <w:szCs w:val="22"/>
              </w:rPr>
            </w:pPr>
            <w:r w:rsidRPr="00B43431">
              <w:rPr>
                <w:b/>
                <w:sz w:val="22"/>
                <w:szCs w:val="22"/>
              </w:rPr>
              <w:t>ПК-9.3</w:t>
            </w:r>
          </w:p>
          <w:p w:rsidR="00635EB2" w:rsidRPr="005D0E38" w:rsidRDefault="00635EB2" w:rsidP="00624DCB">
            <w:pPr>
              <w:autoSpaceDE w:val="0"/>
              <w:autoSpaceDN w:val="0"/>
              <w:adjustRightInd w:val="0"/>
              <w:jc w:val="both"/>
              <w:rPr>
                <w:sz w:val="22"/>
                <w:szCs w:val="22"/>
              </w:rPr>
            </w:pPr>
            <w:r w:rsidRPr="00B43431">
              <w:rPr>
                <w:b/>
                <w:sz w:val="22"/>
                <w:szCs w:val="22"/>
              </w:rPr>
              <w:t>Владеет:</w:t>
            </w:r>
            <w:r w:rsidRPr="005D0E38">
              <w:rPr>
                <w:sz w:val="22"/>
                <w:szCs w:val="22"/>
              </w:rPr>
              <w:t xml:space="preserve"> навыками подготовки организационных и распорядительных документов, необходимых для создания новых предпринимательских структур.</w:t>
            </w:r>
          </w:p>
        </w:tc>
        <w:tc>
          <w:tcPr>
            <w:tcW w:w="4111" w:type="dxa"/>
          </w:tcPr>
          <w:p w:rsidR="00635EB2" w:rsidRPr="005D0E38" w:rsidRDefault="00635EB2" w:rsidP="005D0E38">
            <w:pPr>
              <w:pStyle w:val="ListParagraph"/>
              <w:ind w:left="0"/>
              <w:jc w:val="both"/>
              <w:rPr>
                <w:b/>
                <w:sz w:val="22"/>
                <w:szCs w:val="22"/>
              </w:rPr>
            </w:pPr>
            <w:r w:rsidRPr="005D0E38">
              <w:rPr>
                <w:b/>
                <w:sz w:val="22"/>
                <w:szCs w:val="22"/>
              </w:rPr>
              <w:t>Знать:</w:t>
            </w:r>
          </w:p>
          <w:p w:rsidR="00635EB2" w:rsidRPr="005D0E38" w:rsidRDefault="00635EB2" w:rsidP="005D0E38">
            <w:pPr>
              <w:jc w:val="both"/>
              <w:rPr>
                <w:sz w:val="22"/>
                <w:szCs w:val="22"/>
              </w:rPr>
            </w:pPr>
            <w:r w:rsidRPr="005D0E38">
              <w:rPr>
                <w:sz w:val="22"/>
                <w:szCs w:val="22"/>
              </w:rPr>
              <w:t>- теоретические и методологические основы координации предпринимательской деятельности;</w:t>
            </w:r>
          </w:p>
          <w:p w:rsidR="00635EB2" w:rsidRPr="005D0E38" w:rsidRDefault="00635EB2" w:rsidP="005D0E38">
            <w:pPr>
              <w:jc w:val="both"/>
              <w:rPr>
                <w:sz w:val="22"/>
                <w:szCs w:val="22"/>
              </w:rPr>
            </w:pPr>
            <w:r w:rsidRPr="005D0E38">
              <w:rPr>
                <w:sz w:val="22"/>
                <w:szCs w:val="22"/>
              </w:rPr>
              <w:t xml:space="preserve"> - правила создания организационных, распорядительных документов, необходимых для создания новых предпринимательских структур; </w:t>
            </w:r>
          </w:p>
          <w:p w:rsidR="00635EB2" w:rsidRPr="005D0E38" w:rsidRDefault="00635EB2" w:rsidP="005D0E38">
            <w:pPr>
              <w:jc w:val="both"/>
              <w:rPr>
                <w:sz w:val="22"/>
                <w:szCs w:val="22"/>
              </w:rPr>
            </w:pPr>
            <w:r w:rsidRPr="005D0E38">
              <w:rPr>
                <w:sz w:val="22"/>
                <w:szCs w:val="22"/>
              </w:rPr>
              <w:t>- состав управленческих документов, выдаваемых органами государственного регулирования при регистрации организации;</w:t>
            </w:r>
          </w:p>
          <w:p w:rsidR="00635EB2" w:rsidRPr="005D0E38" w:rsidRDefault="00635EB2" w:rsidP="005D0E38">
            <w:pPr>
              <w:jc w:val="both"/>
              <w:rPr>
                <w:b/>
                <w:sz w:val="22"/>
                <w:szCs w:val="22"/>
              </w:rPr>
            </w:pPr>
            <w:r w:rsidRPr="005D0E38">
              <w:rPr>
                <w:b/>
                <w:sz w:val="22"/>
                <w:szCs w:val="22"/>
              </w:rPr>
              <w:t>Уметь:</w:t>
            </w:r>
          </w:p>
          <w:p w:rsidR="00635EB2" w:rsidRPr="005D0E38" w:rsidRDefault="00635EB2" w:rsidP="005D0E38">
            <w:pPr>
              <w:jc w:val="both"/>
              <w:rPr>
                <w:sz w:val="22"/>
                <w:szCs w:val="22"/>
              </w:rPr>
            </w:pPr>
            <w:r w:rsidRPr="005D0E38">
              <w:rPr>
                <w:sz w:val="22"/>
                <w:szCs w:val="22"/>
              </w:rPr>
              <w:t xml:space="preserve">- систематизировать и обобщать информацию по отдельным вопросам предпринимательской деятельности; </w:t>
            </w:r>
          </w:p>
          <w:p w:rsidR="00635EB2" w:rsidRPr="005D0E38" w:rsidRDefault="00635EB2" w:rsidP="005D0E38">
            <w:pPr>
              <w:jc w:val="both"/>
              <w:rPr>
                <w:sz w:val="22"/>
                <w:szCs w:val="22"/>
              </w:rPr>
            </w:pPr>
            <w:r w:rsidRPr="005D0E38">
              <w:rPr>
                <w:sz w:val="22"/>
                <w:szCs w:val="22"/>
              </w:rPr>
              <w:t>- составлять организационные, распорядительные документы</w:t>
            </w:r>
          </w:p>
          <w:p w:rsidR="00635EB2" w:rsidRPr="005D0E38" w:rsidRDefault="00635EB2" w:rsidP="005D0E38">
            <w:pPr>
              <w:jc w:val="both"/>
              <w:rPr>
                <w:b/>
                <w:sz w:val="22"/>
                <w:szCs w:val="22"/>
              </w:rPr>
            </w:pPr>
            <w:r w:rsidRPr="005D0E38">
              <w:rPr>
                <w:b/>
                <w:sz w:val="22"/>
                <w:szCs w:val="22"/>
              </w:rPr>
              <w:t>Владеть:</w:t>
            </w:r>
          </w:p>
          <w:p w:rsidR="00635EB2" w:rsidRPr="005D0E38" w:rsidRDefault="00635EB2" w:rsidP="005D0E38">
            <w:pPr>
              <w:pStyle w:val="ListParagraph"/>
              <w:ind w:left="0"/>
              <w:jc w:val="both"/>
              <w:rPr>
                <w:b/>
                <w:sz w:val="22"/>
                <w:szCs w:val="22"/>
              </w:rPr>
            </w:pPr>
            <w:r w:rsidRPr="005D0E38">
              <w:rPr>
                <w:sz w:val="22"/>
                <w:szCs w:val="22"/>
              </w:rPr>
              <w:t>- составления и оформления организационно-распорядительных документов необходимых для создания новых предпринимательских структур</w:t>
            </w:r>
          </w:p>
        </w:tc>
      </w:tr>
    </w:tbl>
    <w:p w:rsidR="00635EB2" w:rsidRPr="001615E8" w:rsidRDefault="00635EB2" w:rsidP="00E67765">
      <w:pPr>
        <w:tabs>
          <w:tab w:val="left" w:pos="6131"/>
        </w:tabs>
        <w:autoSpaceDE w:val="0"/>
        <w:autoSpaceDN w:val="0"/>
        <w:adjustRightInd w:val="0"/>
        <w:ind w:left="142"/>
        <w:jc w:val="both"/>
        <w:rPr>
          <w:b/>
          <w:bCs/>
          <w:iCs/>
        </w:rPr>
      </w:pPr>
    </w:p>
    <w:p w:rsidR="00635EB2" w:rsidRPr="00DC11F5" w:rsidRDefault="00635EB2"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635EB2" w:rsidRDefault="00635EB2" w:rsidP="00E93563">
      <w:pPr>
        <w:ind w:firstLine="709"/>
        <w:jc w:val="both"/>
      </w:pPr>
      <w:r w:rsidRPr="00DC11F5">
        <w:t>Дисциплина относится к</w:t>
      </w:r>
      <w:r>
        <w:t>ч</w:t>
      </w:r>
      <w:r w:rsidRPr="00624DCB">
        <w:t>аст</w:t>
      </w:r>
      <w:r>
        <w:t>и</w:t>
      </w:r>
      <w:r w:rsidRPr="00624DCB">
        <w:t>, формируем</w:t>
      </w:r>
      <w:r>
        <w:t>ой</w:t>
      </w:r>
      <w:r w:rsidRPr="00624DCB">
        <w:t xml:space="preserve"> участниками образовательных отношений</w:t>
      </w:r>
      <w:r w:rsidRPr="00DC11F5">
        <w:t>Блока 1 «Дисциплины (модули)»</w:t>
      </w:r>
      <w:r>
        <w:t xml:space="preserve"> учебного плана.</w:t>
      </w:r>
    </w:p>
    <w:p w:rsidR="00635EB2" w:rsidRPr="006237AC" w:rsidRDefault="00635EB2"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35EB2" w:rsidRPr="00DC11F5" w:rsidRDefault="00635EB2" w:rsidP="00E93563">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635EB2" w:rsidRPr="00DC11F5" w:rsidRDefault="00635EB2"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35EB2" w:rsidRPr="00DC11F5" w:rsidRDefault="00635EB2" w:rsidP="00E8101E">
      <w:pPr>
        <w:pStyle w:val="3"/>
        <w:shd w:val="clear" w:color="auto" w:fill="auto"/>
        <w:spacing w:line="240" w:lineRule="auto"/>
        <w:ind w:firstLine="720"/>
        <w:jc w:val="both"/>
        <w:rPr>
          <w:sz w:val="24"/>
          <w:szCs w:val="24"/>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2835"/>
        <w:gridCol w:w="1984"/>
        <w:gridCol w:w="3828"/>
      </w:tblGrid>
      <w:tr w:rsidR="00635EB2" w:rsidRPr="0087573B" w:rsidTr="009432C4">
        <w:tc>
          <w:tcPr>
            <w:tcW w:w="1423" w:type="dxa"/>
          </w:tcPr>
          <w:p w:rsidR="00635EB2" w:rsidRPr="0087573B" w:rsidRDefault="00635EB2" w:rsidP="00B43431">
            <w:pPr>
              <w:suppressAutoHyphens/>
              <w:jc w:val="center"/>
              <w:rPr>
                <w:sz w:val="22"/>
                <w:szCs w:val="22"/>
              </w:rPr>
            </w:pPr>
            <w:r w:rsidRPr="0087573B">
              <w:rPr>
                <w:sz w:val="22"/>
                <w:szCs w:val="22"/>
              </w:rPr>
              <w:t>Код компетенции</w:t>
            </w:r>
          </w:p>
        </w:tc>
        <w:tc>
          <w:tcPr>
            <w:tcW w:w="2835" w:type="dxa"/>
          </w:tcPr>
          <w:p w:rsidR="00635EB2" w:rsidRPr="0087573B" w:rsidRDefault="00635EB2" w:rsidP="00637074">
            <w:pPr>
              <w:suppressAutoHyphens/>
              <w:jc w:val="both"/>
              <w:rPr>
                <w:sz w:val="22"/>
                <w:szCs w:val="22"/>
              </w:rPr>
            </w:pPr>
            <w:r w:rsidRPr="0087573B">
              <w:rPr>
                <w:sz w:val="22"/>
                <w:szCs w:val="22"/>
              </w:rPr>
              <w:t>Предшествующие дисциплины</w:t>
            </w:r>
          </w:p>
        </w:tc>
        <w:tc>
          <w:tcPr>
            <w:tcW w:w="1984" w:type="dxa"/>
          </w:tcPr>
          <w:p w:rsidR="00635EB2" w:rsidRPr="0087573B" w:rsidRDefault="00635EB2" w:rsidP="00637074">
            <w:pPr>
              <w:suppressAutoHyphens/>
              <w:jc w:val="both"/>
              <w:rPr>
                <w:sz w:val="22"/>
                <w:szCs w:val="22"/>
              </w:rPr>
            </w:pPr>
            <w:r w:rsidRPr="0087573B">
              <w:rPr>
                <w:sz w:val="22"/>
                <w:szCs w:val="22"/>
              </w:rPr>
              <w:t>Параллельно осваиваемые</w:t>
            </w:r>
          </w:p>
        </w:tc>
        <w:tc>
          <w:tcPr>
            <w:tcW w:w="3828" w:type="dxa"/>
          </w:tcPr>
          <w:p w:rsidR="00635EB2" w:rsidRPr="0087573B" w:rsidRDefault="00635EB2" w:rsidP="00637074">
            <w:pPr>
              <w:suppressAutoHyphens/>
              <w:jc w:val="both"/>
              <w:rPr>
                <w:sz w:val="22"/>
                <w:szCs w:val="22"/>
              </w:rPr>
            </w:pPr>
            <w:r w:rsidRPr="0087573B">
              <w:rPr>
                <w:sz w:val="22"/>
                <w:szCs w:val="22"/>
              </w:rPr>
              <w:t>Последующие дисциплины</w:t>
            </w:r>
          </w:p>
        </w:tc>
      </w:tr>
      <w:tr w:rsidR="00635EB2" w:rsidRPr="0087573B" w:rsidTr="009432C4">
        <w:tc>
          <w:tcPr>
            <w:tcW w:w="1423" w:type="dxa"/>
          </w:tcPr>
          <w:p w:rsidR="00635EB2" w:rsidRPr="0087573B" w:rsidRDefault="00635EB2" w:rsidP="00637074">
            <w:pPr>
              <w:suppressAutoHyphens/>
              <w:jc w:val="both"/>
              <w:rPr>
                <w:sz w:val="22"/>
                <w:szCs w:val="22"/>
              </w:rPr>
            </w:pPr>
            <w:r w:rsidRPr="0087573B">
              <w:rPr>
                <w:sz w:val="22"/>
                <w:szCs w:val="22"/>
              </w:rPr>
              <w:t>УК-2</w:t>
            </w:r>
          </w:p>
        </w:tc>
        <w:tc>
          <w:tcPr>
            <w:tcW w:w="2835" w:type="dxa"/>
          </w:tcPr>
          <w:p w:rsidR="00635EB2" w:rsidRPr="0087573B" w:rsidRDefault="00635EB2" w:rsidP="00B43431">
            <w:pPr>
              <w:pStyle w:val="TableParagraph"/>
              <w:spacing w:line="246" w:lineRule="exact"/>
              <w:jc w:val="both"/>
            </w:pPr>
            <w:r w:rsidRPr="0087573B">
              <w:t>Основы права;</w:t>
            </w:r>
          </w:p>
          <w:p w:rsidR="00635EB2" w:rsidRPr="0087573B" w:rsidRDefault="00635EB2" w:rsidP="00B43431">
            <w:pPr>
              <w:pStyle w:val="TableParagraph"/>
              <w:spacing w:line="246" w:lineRule="exact"/>
              <w:jc w:val="both"/>
            </w:pPr>
            <w:r w:rsidRPr="0087573B">
              <w:t>Основы проектной деятельности;</w:t>
            </w:r>
          </w:p>
          <w:p w:rsidR="00635EB2" w:rsidRPr="0087573B" w:rsidRDefault="00635EB2" w:rsidP="00B43431">
            <w:pPr>
              <w:pStyle w:val="TableParagraph"/>
              <w:spacing w:line="246" w:lineRule="exact"/>
              <w:jc w:val="both"/>
            </w:pPr>
            <w:r w:rsidRPr="0087573B">
              <w:t>Менеджмент организаций;</w:t>
            </w:r>
          </w:p>
          <w:p w:rsidR="00635EB2" w:rsidRDefault="00635EB2" w:rsidP="00B43431">
            <w:pPr>
              <w:pStyle w:val="TableParagraph"/>
              <w:spacing w:line="246" w:lineRule="exact"/>
              <w:jc w:val="both"/>
              <w:rPr>
                <w:color w:val="000000"/>
              </w:rPr>
            </w:pPr>
            <w:r w:rsidRPr="0087573B">
              <w:rPr>
                <w:color w:val="000000"/>
              </w:rPr>
              <w:t>Методы принятия управленческих решений;</w:t>
            </w:r>
          </w:p>
          <w:p w:rsidR="00635EB2" w:rsidRDefault="00635EB2" w:rsidP="00B43431">
            <w:pPr>
              <w:pStyle w:val="TableParagraph"/>
              <w:spacing w:line="246" w:lineRule="exact"/>
              <w:jc w:val="both"/>
              <w:rPr>
                <w:sz w:val="24"/>
                <w:szCs w:val="24"/>
              </w:rPr>
            </w:pPr>
            <w:r w:rsidRPr="000D33DE">
              <w:rPr>
                <w:sz w:val="24"/>
                <w:szCs w:val="24"/>
              </w:rPr>
              <w:t>Ознакомительная практика</w:t>
            </w:r>
            <w:r>
              <w:rPr>
                <w:sz w:val="24"/>
                <w:szCs w:val="24"/>
              </w:rPr>
              <w:t>;</w:t>
            </w:r>
          </w:p>
          <w:p w:rsidR="00635EB2" w:rsidRDefault="00635EB2" w:rsidP="00B43431">
            <w:pPr>
              <w:pStyle w:val="TableParagraph"/>
              <w:spacing w:line="246" w:lineRule="exact"/>
              <w:jc w:val="both"/>
              <w:rPr>
                <w:sz w:val="24"/>
                <w:szCs w:val="24"/>
              </w:rPr>
            </w:pPr>
            <w:r>
              <w:rPr>
                <w:sz w:val="24"/>
                <w:szCs w:val="24"/>
              </w:rPr>
              <w:t>Проектная деятельность;</w:t>
            </w:r>
          </w:p>
          <w:p w:rsidR="00635EB2" w:rsidRPr="0087573B" w:rsidRDefault="00635EB2" w:rsidP="00B43431">
            <w:pPr>
              <w:pStyle w:val="TableParagraph"/>
              <w:spacing w:line="246" w:lineRule="exact"/>
              <w:jc w:val="both"/>
              <w:rPr>
                <w:color w:val="000000"/>
              </w:rPr>
            </w:pPr>
            <w:r w:rsidRPr="005C23A3">
              <w:rPr>
                <w:sz w:val="24"/>
                <w:szCs w:val="24"/>
              </w:rPr>
              <w:t>Управление человеческими ресурсами</w:t>
            </w:r>
            <w:r>
              <w:rPr>
                <w:sz w:val="24"/>
                <w:szCs w:val="24"/>
              </w:rPr>
              <w:t>.</w:t>
            </w:r>
          </w:p>
        </w:tc>
        <w:tc>
          <w:tcPr>
            <w:tcW w:w="1984" w:type="dxa"/>
          </w:tcPr>
          <w:p w:rsidR="00635EB2" w:rsidRDefault="00635EB2" w:rsidP="00B43431">
            <w:pPr>
              <w:pStyle w:val="TableParagraph"/>
              <w:spacing w:line="246" w:lineRule="exact"/>
              <w:jc w:val="both"/>
              <w:rPr>
                <w:color w:val="000000"/>
              </w:rPr>
            </w:pPr>
            <w:r w:rsidRPr="005C23A3">
              <w:rPr>
                <w:sz w:val="24"/>
                <w:szCs w:val="24"/>
              </w:rPr>
              <w:t>Управление человеческими ресурсами</w:t>
            </w:r>
            <w:r>
              <w:rPr>
                <w:sz w:val="24"/>
                <w:szCs w:val="24"/>
              </w:rPr>
              <w:t>;</w:t>
            </w:r>
          </w:p>
          <w:p w:rsidR="00635EB2" w:rsidRPr="0087573B" w:rsidRDefault="00635EB2" w:rsidP="00B43431">
            <w:pPr>
              <w:pStyle w:val="TableParagraph"/>
              <w:spacing w:line="246" w:lineRule="exact"/>
              <w:jc w:val="both"/>
              <w:rPr>
                <w:color w:val="000000"/>
              </w:rPr>
            </w:pPr>
            <w:r w:rsidRPr="0087573B">
              <w:rPr>
                <w:color w:val="000000"/>
              </w:rPr>
              <w:t>Бизнес-планирование;</w:t>
            </w:r>
          </w:p>
          <w:p w:rsidR="00635EB2" w:rsidRDefault="00635EB2" w:rsidP="00B43431">
            <w:pPr>
              <w:pStyle w:val="TableParagraph"/>
              <w:spacing w:line="246" w:lineRule="exact"/>
              <w:jc w:val="both"/>
            </w:pPr>
            <w:r w:rsidRPr="0087573B">
              <w:t>Антикризисное управление</w:t>
            </w:r>
            <w:r>
              <w:t>;</w:t>
            </w:r>
          </w:p>
          <w:p w:rsidR="00635EB2" w:rsidRPr="0087573B" w:rsidRDefault="00635EB2" w:rsidP="00B43431">
            <w:pPr>
              <w:pStyle w:val="TableParagraph"/>
              <w:spacing w:line="246" w:lineRule="exact"/>
              <w:jc w:val="both"/>
            </w:pPr>
            <w:r w:rsidRPr="000D33DE">
              <w:t>Организационно-управленческая практика</w:t>
            </w:r>
            <w:r w:rsidRPr="0087573B">
              <w:t>.</w:t>
            </w:r>
          </w:p>
          <w:p w:rsidR="00635EB2" w:rsidRPr="0087573B" w:rsidRDefault="00635EB2" w:rsidP="007D0364">
            <w:pPr>
              <w:suppressAutoHyphens/>
              <w:jc w:val="both"/>
              <w:rPr>
                <w:sz w:val="22"/>
                <w:szCs w:val="22"/>
              </w:rPr>
            </w:pPr>
          </w:p>
        </w:tc>
        <w:tc>
          <w:tcPr>
            <w:tcW w:w="3828" w:type="dxa"/>
          </w:tcPr>
          <w:p w:rsidR="00635EB2" w:rsidRDefault="00635EB2" w:rsidP="009432C4">
            <w:pPr>
              <w:pStyle w:val="TableParagraph"/>
              <w:spacing w:line="246" w:lineRule="exact"/>
              <w:jc w:val="both"/>
              <w:rPr>
                <w:bCs/>
              </w:rPr>
            </w:pPr>
            <w:r w:rsidRPr="0087573B">
              <w:rPr>
                <w:bCs/>
              </w:rPr>
              <w:t>Производственный менеджмент;</w:t>
            </w:r>
          </w:p>
          <w:p w:rsidR="00635EB2" w:rsidRDefault="00635EB2" w:rsidP="009432C4">
            <w:r w:rsidRPr="00C508FC">
              <w:t>Рекламный маркетинг</w:t>
            </w:r>
            <w:r>
              <w:t xml:space="preserve"> – 7;</w:t>
            </w:r>
          </w:p>
          <w:p w:rsidR="00635EB2" w:rsidRPr="0087573B" w:rsidRDefault="00635EB2" w:rsidP="009432C4">
            <w:pPr>
              <w:pStyle w:val="TableParagraph"/>
              <w:spacing w:line="246" w:lineRule="exact"/>
              <w:jc w:val="both"/>
              <w:rPr>
                <w:bCs/>
              </w:rPr>
            </w:pPr>
            <w:r w:rsidRPr="00152713">
              <w:t>Маркетинговые исследования</w:t>
            </w:r>
            <w:r>
              <w:t>;</w:t>
            </w:r>
          </w:p>
          <w:p w:rsidR="00635EB2" w:rsidRPr="0087573B" w:rsidRDefault="00635EB2" w:rsidP="009432C4">
            <w:pPr>
              <w:pStyle w:val="TableParagraph"/>
              <w:spacing w:line="246" w:lineRule="exact"/>
              <w:jc w:val="both"/>
            </w:pPr>
            <w:r w:rsidRPr="0087573B">
              <w:t>Управление рисками;</w:t>
            </w:r>
          </w:p>
          <w:p w:rsidR="00635EB2" w:rsidRDefault="00635EB2" w:rsidP="009432C4">
            <w:r w:rsidRPr="000D33DE">
              <w:t>Технологическая (проектно-технологическая) практика</w:t>
            </w:r>
            <w:r>
              <w:t>;</w:t>
            </w:r>
          </w:p>
          <w:p w:rsidR="00635EB2" w:rsidRDefault="00635EB2" w:rsidP="009432C4">
            <w:r w:rsidRPr="000D33DE">
              <w:t>Преддипломная практика</w:t>
            </w:r>
            <w:r>
              <w:t>;</w:t>
            </w:r>
          </w:p>
          <w:p w:rsidR="00635EB2" w:rsidRPr="0087573B" w:rsidRDefault="00635EB2" w:rsidP="009432C4">
            <w:pPr>
              <w:autoSpaceDE w:val="0"/>
              <w:autoSpaceDN w:val="0"/>
              <w:adjustRightInd w:val="0"/>
              <w:rPr>
                <w:sz w:val="22"/>
                <w:szCs w:val="22"/>
              </w:rPr>
            </w:pPr>
            <w:r w:rsidRPr="000D33DE">
              <w:t>Защита выпускной квалификационной работы, включая подготовку к процедуре защиты и процедуру защиты</w:t>
            </w:r>
            <w:r w:rsidRPr="005C23A3">
              <w:t>.</w:t>
            </w:r>
          </w:p>
        </w:tc>
      </w:tr>
      <w:tr w:rsidR="00635EB2" w:rsidRPr="0087573B" w:rsidTr="009432C4">
        <w:tc>
          <w:tcPr>
            <w:tcW w:w="1423" w:type="dxa"/>
          </w:tcPr>
          <w:p w:rsidR="00635EB2" w:rsidRPr="0087573B" w:rsidRDefault="00635EB2" w:rsidP="00E93563">
            <w:pPr>
              <w:suppressAutoHyphens/>
              <w:jc w:val="both"/>
              <w:rPr>
                <w:sz w:val="22"/>
                <w:szCs w:val="22"/>
              </w:rPr>
            </w:pPr>
            <w:r w:rsidRPr="0087573B">
              <w:rPr>
                <w:sz w:val="22"/>
                <w:szCs w:val="22"/>
              </w:rPr>
              <w:t>ПК-7</w:t>
            </w:r>
          </w:p>
          <w:p w:rsidR="00635EB2" w:rsidRPr="0087573B" w:rsidRDefault="00635EB2" w:rsidP="00624DCB">
            <w:pPr>
              <w:suppressAutoHyphens/>
              <w:jc w:val="both"/>
              <w:rPr>
                <w:sz w:val="22"/>
                <w:szCs w:val="22"/>
              </w:rPr>
            </w:pPr>
          </w:p>
        </w:tc>
        <w:tc>
          <w:tcPr>
            <w:tcW w:w="2835" w:type="dxa"/>
          </w:tcPr>
          <w:p w:rsidR="00635EB2" w:rsidRPr="0087573B" w:rsidRDefault="00635EB2" w:rsidP="00624DCB">
            <w:pPr>
              <w:autoSpaceDE w:val="0"/>
              <w:autoSpaceDN w:val="0"/>
              <w:adjustRightInd w:val="0"/>
              <w:rPr>
                <w:color w:val="000000"/>
                <w:sz w:val="22"/>
                <w:szCs w:val="22"/>
              </w:rPr>
            </w:pPr>
            <w:r w:rsidRPr="0087573B">
              <w:rPr>
                <w:color w:val="000000"/>
                <w:sz w:val="22"/>
                <w:szCs w:val="22"/>
              </w:rPr>
              <w:t>Экономика предприятия (организации);</w:t>
            </w:r>
          </w:p>
          <w:p w:rsidR="00635EB2" w:rsidRPr="0087573B" w:rsidRDefault="00635EB2" w:rsidP="00624DCB">
            <w:pPr>
              <w:autoSpaceDE w:val="0"/>
              <w:autoSpaceDN w:val="0"/>
              <w:adjustRightInd w:val="0"/>
              <w:rPr>
                <w:sz w:val="22"/>
                <w:szCs w:val="22"/>
              </w:rPr>
            </w:pPr>
          </w:p>
        </w:tc>
        <w:tc>
          <w:tcPr>
            <w:tcW w:w="1984" w:type="dxa"/>
          </w:tcPr>
          <w:p w:rsidR="00635EB2" w:rsidRPr="0087573B" w:rsidRDefault="00635EB2" w:rsidP="0087573B">
            <w:pPr>
              <w:autoSpaceDE w:val="0"/>
              <w:autoSpaceDN w:val="0"/>
              <w:adjustRightInd w:val="0"/>
              <w:rPr>
                <w:color w:val="000000"/>
                <w:sz w:val="22"/>
                <w:szCs w:val="22"/>
              </w:rPr>
            </w:pPr>
            <w:r w:rsidRPr="0087573B">
              <w:rPr>
                <w:color w:val="000000"/>
                <w:sz w:val="22"/>
                <w:szCs w:val="22"/>
              </w:rPr>
              <w:t>Управление коммерческой деятельностью;</w:t>
            </w:r>
          </w:p>
          <w:p w:rsidR="00635EB2" w:rsidRPr="0087573B" w:rsidRDefault="00635EB2" w:rsidP="00E93563">
            <w:pPr>
              <w:rPr>
                <w:sz w:val="22"/>
                <w:szCs w:val="22"/>
              </w:rPr>
            </w:pPr>
          </w:p>
        </w:tc>
        <w:tc>
          <w:tcPr>
            <w:tcW w:w="3828" w:type="dxa"/>
          </w:tcPr>
          <w:p w:rsidR="00635EB2" w:rsidRDefault="00635EB2" w:rsidP="009432C4">
            <w:pPr>
              <w:autoSpaceDE w:val="0"/>
              <w:autoSpaceDN w:val="0"/>
              <w:adjustRightInd w:val="0"/>
              <w:rPr>
                <w:color w:val="000000"/>
              </w:rPr>
            </w:pPr>
            <w:r w:rsidRPr="000D3C81">
              <w:t>Рекламный маркетинг</w:t>
            </w:r>
            <w:r>
              <w:t>;</w:t>
            </w:r>
          </w:p>
          <w:p w:rsidR="00635EB2" w:rsidRDefault="00635EB2" w:rsidP="009432C4">
            <w:pPr>
              <w:autoSpaceDE w:val="0"/>
              <w:autoSpaceDN w:val="0"/>
              <w:adjustRightInd w:val="0"/>
              <w:rPr>
                <w:color w:val="000000"/>
              </w:rPr>
            </w:pPr>
            <w:r w:rsidRPr="000D3C81">
              <w:t>Маркетинговые исследования</w:t>
            </w:r>
            <w:r>
              <w:t>;</w:t>
            </w:r>
          </w:p>
          <w:p w:rsidR="00635EB2" w:rsidRPr="0087573B" w:rsidRDefault="00635EB2" w:rsidP="0087573B">
            <w:pPr>
              <w:autoSpaceDE w:val="0"/>
              <w:autoSpaceDN w:val="0"/>
              <w:adjustRightInd w:val="0"/>
              <w:rPr>
                <w:color w:val="000000"/>
                <w:sz w:val="22"/>
                <w:szCs w:val="22"/>
              </w:rPr>
            </w:pPr>
            <w:r w:rsidRPr="0087573B">
              <w:rPr>
                <w:bCs/>
                <w:sz w:val="22"/>
                <w:szCs w:val="22"/>
              </w:rPr>
              <w:t>Логистический менеджмент;</w:t>
            </w:r>
          </w:p>
          <w:p w:rsidR="00635EB2" w:rsidRDefault="00635EB2" w:rsidP="00A71F9D">
            <w:pPr>
              <w:autoSpaceDE w:val="0"/>
              <w:autoSpaceDN w:val="0"/>
              <w:adjustRightInd w:val="0"/>
              <w:rPr>
                <w:color w:val="000000"/>
                <w:sz w:val="22"/>
                <w:szCs w:val="22"/>
              </w:rPr>
            </w:pPr>
            <w:r w:rsidRPr="0087573B">
              <w:rPr>
                <w:color w:val="000000"/>
                <w:sz w:val="22"/>
                <w:szCs w:val="22"/>
              </w:rPr>
              <w:t>Управление внешнеэкономической деятельностью;</w:t>
            </w:r>
          </w:p>
          <w:p w:rsidR="00635EB2" w:rsidRDefault="00635EB2" w:rsidP="009432C4">
            <w:r w:rsidRPr="000D33DE">
              <w:t>Технологическая (проектно-технологическая) практика</w:t>
            </w:r>
            <w:r>
              <w:t>;</w:t>
            </w:r>
          </w:p>
          <w:p w:rsidR="00635EB2" w:rsidRDefault="00635EB2" w:rsidP="009432C4">
            <w:r w:rsidRPr="000D33DE">
              <w:t>Преддипломная практика</w:t>
            </w:r>
            <w:r>
              <w:t>;</w:t>
            </w:r>
          </w:p>
          <w:p w:rsidR="00635EB2" w:rsidRPr="0087573B" w:rsidRDefault="00635EB2" w:rsidP="009432C4">
            <w:pPr>
              <w:autoSpaceDE w:val="0"/>
              <w:autoSpaceDN w:val="0"/>
              <w:adjustRightInd w:val="0"/>
              <w:rPr>
                <w:color w:val="000000"/>
                <w:sz w:val="22"/>
                <w:szCs w:val="22"/>
              </w:rPr>
            </w:pPr>
            <w:r w:rsidRPr="000D33DE">
              <w:t>Защита выпускной квалификационной работы, включая подготовку к процедуре защиты и процедуру защиты</w:t>
            </w:r>
            <w:r w:rsidRPr="005C23A3">
              <w:t>.</w:t>
            </w:r>
          </w:p>
        </w:tc>
      </w:tr>
      <w:tr w:rsidR="00635EB2" w:rsidRPr="0087573B" w:rsidTr="009432C4">
        <w:trPr>
          <w:trHeight w:val="351"/>
        </w:trPr>
        <w:tc>
          <w:tcPr>
            <w:tcW w:w="1423" w:type="dxa"/>
          </w:tcPr>
          <w:p w:rsidR="00635EB2" w:rsidRPr="0087573B" w:rsidRDefault="00635EB2" w:rsidP="00E93563">
            <w:pPr>
              <w:suppressAutoHyphens/>
              <w:jc w:val="both"/>
              <w:rPr>
                <w:sz w:val="22"/>
                <w:szCs w:val="22"/>
              </w:rPr>
            </w:pPr>
            <w:r w:rsidRPr="0087573B">
              <w:rPr>
                <w:sz w:val="22"/>
                <w:szCs w:val="22"/>
              </w:rPr>
              <w:t>ПК-8</w:t>
            </w:r>
          </w:p>
        </w:tc>
        <w:tc>
          <w:tcPr>
            <w:tcW w:w="2835" w:type="dxa"/>
          </w:tcPr>
          <w:p w:rsidR="00635EB2" w:rsidRPr="0087573B" w:rsidRDefault="00635EB2" w:rsidP="0087573B">
            <w:pPr>
              <w:autoSpaceDE w:val="0"/>
              <w:autoSpaceDN w:val="0"/>
              <w:adjustRightInd w:val="0"/>
              <w:rPr>
                <w:bCs/>
                <w:sz w:val="22"/>
                <w:szCs w:val="22"/>
              </w:rPr>
            </w:pPr>
          </w:p>
        </w:tc>
        <w:tc>
          <w:tcPr>
            <w:tcW w:w="1984" w:type="dxa"/>
          </w:tcPr>
          <w:p w:rsidR="00635EB2" w:rsidRDefault="00635EB2" w:rsidP="0087573B">
            <w:pPr>
              <w:autoSpaceDE w:val="0"/>
              <w:autoSpaceDN w:val="0"/>
              <w:adjustRightInd w:val="0"/>
              <w:rPr>
                <w:color w:val="000000"/>
                <w:sz w:val="22"/>
                <w:szCs w:val="22"/>
              </w:rPr>
            </w:pPr>
            <w:r w:rsidRPr="0087573B">
              <w:rPr>
                <w:color w:val="000000"/>
                <w:sz w:val="22"/>
                <w:szCs w:val="22"/>
              </w:rPr>
              <w:t>Бизнес-планирование</w:t>
            </w:r>
            <w:r>
              <w:rPr>
                <w:color w:val="000000"/>
                <w:sz w:val="22"/>
                <w:szCs w:val="22"/>
              </w:rPr>
              <w:t>.</w:t>
            </w:r>
          </w:p>
          <w:p w:rsidR="00635EB2" w:rsidRPr="0087573B" w:rsidRDefault="00635EB2" w:rsidP="0087573B">
            <w:pPr>
              <w:autoSpaceDE w:val="0"/>
              <w:autoSpaceDN w:val="0"/>
              <w:adjustRightInd w:val="0"/>
              <w:rPr>
                <w:color w:val="000000"/>
                <w:sz w:val="22"/>
                <w:szCs w:val="22"/>
              </w:rPr>
            </w:pPr>
          </w:p>
        </w:tc>
        <w:tc>
          <w:tcPr>
            <w:tcW w:w="3828" w:type="dxa"/>
          </w:tcPr>
          <w:p w:rsidR="00635EB2" w:rsidRDefault="00635EB2" w:rsidP="009432C4">
            <w:pPr>
              <w:autoSpaceDE w:val="0"/>
              <w:autoSpaceDN w:val="0"/>
              <w:adjustRightInd w:val="0"/>
              <w:rPr>
                <w:color w:val="000000"/>
              </w:rPr>
            </w:pPr>
            <w:r w:rsidRPr="000D3C81">
              <w:t>Рекламный маркетинг</w:t>
            </w:r>
            <w:r>
              <w:t>;</w:t>
            </w:r>
          </w:p>
          <w:p w:rsidR="00635EB2" w:rsidRDefault="00635EB2" w:rsidP="009432C4">
            <w:pPr>
              <w:autoSpaceDE w:val="0"/>
              <w:autoSpaceDN w:val="0"/>
              <w:adjustRightInd w:val="0"/>
            </w:pPr>
            <w:r w:rsidRPr="000D3C81">
              <w:t>Маркетинговые исследования</w:t>
            </w:r>
            <w:r>
              <w:t>;</w:t>
            </w:r>
          </w:p>
          <w:p w:rsidR="00635EB2" w:rsidRDefault="00635EB2" w:rsidP="009432C4">
            <w:r w:rsidRPr="000D33DE">
              <w:t>Технологическая (проектно-технологическая) практика</w:t>
            </w:r>
            <w:r>
              <w:t>;</w:t>
            </w:r>
          </w:p>
          <w:p w:rsidR="00635EB2" w:rsidRDefault="00635EB2" w:rsidP="009432C4">
            <w:r w:rsidRPr="000D33DE">
              <w:t>Преддипломная практика</w:t>
            </w:r>
            <w:r>
              <w:t>;</w:t>
            </w:r>
          </w:p>
          <w:p w:rsidR="00635EB2" w:rsidRPr="0087573B" w:rsidRDefault="00635EB2" w:rsidP="009432C4">
            <w:pPr>
              <w:autoSpaceDE w:val="0"/>
              <w:autoSpaceDN w:val="0"/>
              <w:adjustRightInd w:val="0"/>
              <w:rPr>
                <w:b/>
                <w:sz w:val="22"/>
                <w:szCs w:val="22"/>
              </w:rPr>
            </w:pPr>
            <w:r w:rsidRPr="000D33DE">
              <w:t>Защита выпускной квалификационной работы, включая подготовку к процедуре защиты и процедуру защиты</w:t>
            </w:r>
            <w:r w:rsidRPr="005C23A3">
              <w:t>.</w:t>
            </w:r>
          </w:p>
        </w:tc>
      </w:tr>
      <w:tr w:rsidR="00635EB2" w:rsidRPr="0087573B" w:rsidTr="009432C4">
        <w:tc>
          <w:tcPr>
            <w:tcW w:w="1423" w:type="dxa"/>
          </w:tcPr>
          <w:p w:rsidR="00635EB2" w:rsidRPr="0087573B" w:rsidRDefault="00635EB2" w:rsidP="00624DCB">
            <w:pPr>
              <w:suppressAutoHyphens/>
              <w:jc w:val="both"/>
              <w:rPr>
                <w:sz w:val="22"/>
                <w:szCs w:val="22"/>
              </w:rPr>
            </w:pPr>
            <w:r w:rsidRPr="0087573B">
              <w:rPr>
                <w:sz w:val="22"/>
                <w:szCs w:val="22"/>
              </w:rPr>
              <w:t>ПК-9</w:t>
            </w:r>
          </w:p>
        </w:tc>
        <w:tc>
          <w:tcPr>
            <w:tcW w:w="2835" w:type="dxa"/>
          </w:tcPr>
          <w:p w:rsidR="00635EB2" w:rsidRPr="0087573B" w:rsidRDefault="00635EB2" w:rsidP="00624DCB">
            <w:pPr>
              <w:rPr>
                <w:color w:val="000000"/>
                <w:sz w:val="22"/>
                <w:szCs w:val="22"/>
              </w:rPr>
            </w:pPr>
            <w:r w:rsidRPr="0087573B">
              <w:rPr>
                <w:color w:val="000000"/>
                <w:sz w:val="22"/>
                <w:szCs w:val="22"/>
              </w:rPr>
              <w:t>Основы предпринимательской деятельности;</w:t>
            </w:r>
          </w:p>
          <w:p w:rsidR="00635EB2" w:rsidRPr="0087573B" w:rsidRDefault="00635EB2" w:rsidP="009432C4">
            <w:pPr>
              <w:rPr>
                <w:color w:val="000000"/>
                <w:sz w:val="22"/>
                <w:szCs w:val="22"/>
              </w:rPr>
            </w:pPr>
            <w:r w:rsidRPr="0087573B">
              <w:rPr>
                <w:color w:val="000000"/>
                <w:sz w:val="22"/>
                <w:szCs w:val="22"/>
              </w:rPr>
              <w:t>Финансовое и предпринимательское право</w:t>
            </w:r>
            <w:r>
              <w:rPr>
                <w:color w:val="000000"/>
                <w:sz w:val="22"/>
                <w:szCs w:val="22"/>
              </w:rPr>
              <w:t>.</w:t>
            </w:r>
          </w:p>
        </w:tc>
        <w:tc>
          <w:tcPr>
            <w:tcW w:w="1984" w:type="dxa"/>
          </w:tcPr>
          <w:p w:rsidR="00635EB2" w:rsidRPr="0087573B" w:rsidRDefault="00635EB2" w:rsidP="00E93563">
            <w:pPr>
              <w:rPr>
                <w:sz w:val="22"/>
                <w:szCs w:val="22"/>
              </w:rPr>
            </w:pPr>
          </w:p>
        </w:tc>
        <w:tc>
          <w:tcPr>
            <w:tcW w:w="3828" w:type="dxa"/>
          </w:tcPr>
          <w:p w:rsidR="00635EB2" w:rsidRDefault="00635EB2" w:rsidP="009432C4">
            <w:r w:rsidRPr="000D33DE">
              <w:t>Технологическая (проектно-технологическая) практика</w:t>
            </w:r>
            <w:r>
              <w:t>;</w:t>
            </w:r>
          </w:p>
          <w:p w:rsidR="00635EB2" w:rsidRDefault="00635EB2" w:rsidP="009432C4">
            <w:r w:rsidRPr="000D33DE">
              <w:t>Преддипломная практика</w:t>
            </w:r>
            <w:r>
              <w:t>;</w:t>
            </w:r>
          </w:p>
          <w:p w:rsidR="00635EB2" w:rsidRPr="0087573B" w:rsidRDefault="00635EB2" w:rsidP="009432C4">
            <w:pPr>
              <w:autoSpaceDE w:val="0"/>
              <w:autoSpaceDN w:val="0"/>
              <w:adjustRightInd w:val="0"/>
              <w:rPr>
                <w:b/>
                <w:sz w:val="22"/>
                <w:szCs w:val="22"/>
              </w:rPr>
            </w:pPr>
            <w:r w:rsidRPr="000D33DE">
              <w:t>Защита выпускной квалификационной работы, включая подготовку к процедуре защиты и процедуру защиты</w:t>
            </w:r>
            <w:r w:rsidRPr="005C23A3">
              <w:t>.</w:t>
            </w:r>
          </w:p>
        </w:tc>
      </w:tr>
    </w:tbl>
    <w:p w:rsidR="00635EB2" w:rsidRPr="00DC11F5" w:rsidRDefault="00635EB2" w:rsidP="00E8101E">
      <w:pPr>
        <w:suppressAutoHyphens/>
        <w:ind w:firstLine="709"/>
        <w:jc w:val="both"/>
        <w:rPr>
          <w:highlight w:val="yellow"/>
        </w:rPr>
      </w:pPr>
    </w:p>
    <w:p w:rsidR="00635EB2" w:rsidRPr="007D0364" w:rsidRDefault="00635EB2"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635EB2" w:rsidRPr="007D0364" w:rsidRDefault="00635EB2" w:rsidP="00E80F41">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w:t>
      </w:r>
      <w:r>
        <w:t>, развитию коммерческих навыков и предпринимательских способностей</w:t>
      </w:r>
      <w:r w:rsidRPr="007D0364">
        <w:t xml:space="preserve"> и т.д</w:t>
      </w:r>
      <w:r>
        <w:t>.</w:t>
      </w:r>
    </w:p>
    <w:p w:rsidR="00635EB2" w:rsidRPr="00DC11F5" w:rsidRDefault="00635EB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35EB2" w:rsidRPr="00DC11F5" w:rsidRDefault="00635EB2" w:rsidP="00E8101E">
      <w:pPr>
        <w:suppressAutoHyphens/>
        <w:ind w:firstLine="709"/>
        <w:jc w:val="both"/>
        <w:rPr>
          <w:highlight w:val="yellow"/>
        </w:rPr>
      </w:pPr>
    </w:p>
    <w:p w:rsidR="00635EB2" w:rsidRPr="00DC11F5" w:rsidRDefault="00635EB2" w:rsidP="00034A75">
      <w:pPr>
        <w:pStyle w:val="ListParagraph"/>
        <w:numPr>
          <w:ilvl w:val="0"/>
          <w:numId w:val="2"/>
        </w:numPr>
        <w:jc w:val="both"/>
        <w:rPr>
          <w:b/>
          <w:i/>
        </w:rPr>
      </w:pPr>
      <w:r w:rsidRPr="00DC11F5">
        <w:rPr>
          <w:b/>
          <w:i/>
        </w:rPr>
        <w:t>Объем дисциплины</w:t>
      </w:r>
    </w:p>
    <w:p w:rsidR="00635EB2" w:rsidRPr="00DC11F5" w:rsidRDefault="00635EB2" w:rsidP="001C5440">
      <w:pPr>
        <w:pStyle w:val="ListParagraph"/>
        <w:jc w:val="both"/>
        <w:rPr>
          <w:b/>
          <w:i/>
        </w:rPr>
      </w:pPr>
    </w:p>
    <w:tbl>
      <w:tblPr>
        <w:tblW w:w="9540" w:type="dxa"/>
        <w:tblInd w:w="108" w:type="dxa"/>
        <w:tblLayout w:type="fixed"/>
        <w:tblCellMar>
          <w:left w:w="0" w:type="dxa"/>
          <w:right w:w="0" w:type="dxa"/>
        </w:tblCellMar>
        <w:tblLook w:val="0000"/>
      </w:tblPr>
      <w:tblGrid>
        <w:gridCol w:w="250"/>
        <w:gridCol w:w="5870"/>
        <w:gridCol w:w="1573"/>
        <w:gridCol w:w="1847"/>
      </w:tblGrid>
      <w:tr w:rsidR="00635EB2" w:rsidRPr="00DC11F5" w:rsidTr="009432C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lang w:val="en-US"/>
              </w:rPr>
            </w:pPr>
            <w:r w:rsidRPr="00DC11F5">
              <w:rPr>
                <w:b/>
                <w:bCs/>
                <w:i/>
                <w:iCs/>
              </w:rPr>
              <w:t>Формы обучения</w:t>
            </w:r>
          </w:p>
        </w:tc>
      </w:tr>
      <w:tr w:rsidR="00635EB2" w:rsidRPr="00DC11F5" w:rsidTr="000D340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spacing w:after="200" w:line="276" w:lineRule="auto"/>
              <w:rPr>
                <w:lang w:val="en-US"/>
              </w:rPr>
            </w:pP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lang w:val="en-US"/>
              </w:rPr>
            </w:pPr>
            <w:r w:rsidRPr="00DC11F5">
              <w:rPr>
                <w:b/>
                <w:bCs/>
                <w:i/>
                <w:iCs/>
              </w:rPr>
              <w:t>Очная</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lang w:val="en-US"/>
              </w:rPr>
            </w:pPr>
            <w:r>
              <w:rPr>
                <w:b/>
                <w:bCs/>
                <w:i/>
                <w:iCs/>
              </w:rPr>
              <w:t>Очно-</w:t>
            </w:r>
            <w:r w:rsidRPr="00DC11F5">
              <w:rPr>
                <w:b/>
                <w:bCs/>
                <w:i/>
                <w:iCs/>
              </w:rPr>
              <w:t>Заочная</w:t>
            </w:r>
          </w:p>
        </w:tc>
      </w:tr>
      <w:tr w:rsidR="00635EB2" w:rsidRPr="00DC11F5" w:rsidTr="000D34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both"/>
            </w:pPr>
            <w:r w:rsidRPr="00DC11F5">
              <w:rPr>
                <w:b/>
                <w:bCs/>
              </w:rPr>
              <w:t>Общая трудоемкость</w:t>
            </w:r>
            <w:r w:rsidRPr="00DC11F5">
              <w:t>: зачетные единицы/часы</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A71F9D" w:rsidRDefault="00635EB2" w:rsidP="00E93563">
            <w:pPr>
              <w:jc w:val="center"/>
            </w:pPr>
            <w:r>
              <w:t>3/108</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E57152" w:rsidRDefault="00635EB2" w:rsidP="00E93563">
            <w:pPr>
              <w:jc w:val="center"/>
            </w:pPr>
            <w:r>
              <w:t>3/108</w:t>
            </w:r>
          </w:p>
        </w:tc>
      </w:tr>
      <w:tr w:rsidR="00635EB2" w:rsidRPr="00DC11F5" w:rsidTr="000D34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AE2C0F">
            <w:pPr>
              <w:jc w:val="both"/>
              <w:rPr>
                <w:b/>
                <w:bCs/>
              </w:rPr>
            </w:pPr>
            <w:r w:rsidRPr="00DC11F5">
              <w:rPr>
                <w:b/>
                <w:bCs/>
              </w:rPr>
              <w:t>Семестр</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AE2C0F">
            <w:pPr>
              <w:jc w:val="center"/>
              <w:rPr>
                <w:color w:val="000000"/>
              </w:rPr>
            </w:pPr>
            <w:r>
              <w:rPr>
                <w:color w:val="000000"/>
              </w:rPr>
              <w:t>6</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color w:val="000000"/>
              </w:rPr>
            </w:pPr>
            <w:r>
              <w:rPr>
                <w:color w:val="000000"/>
              </w:rPr>
              <w:t>7</w:t>
            </w:r>
          </w:p>
        </w:tc>
      </w:tr>
      <w:tr w:rsidR="00635EB2" w:rsidRPr="00DC11F5" w:rsidTr="000D34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both"/>
            </w:pPr>
            <w:r w:rsidRPr="00DC11F5">
              <w:rPr>
                <w:b/>
                <w:bCs/>
              </w:rPr>
              <w:t>Контактная работа с преподавателем</w:t>
            </w:r>
            <w:r w:rsidRPr="00DC11F5">
              <w:t>:</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2E3693">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pPr>
          </w:p>
        </w:tc>
      </w:tr>
      <w:tr w:rsidR="00635EB2" w:rsidRPr="00DC11F5" w:rsidTr="000D340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5EB2" w:rsidRPr="00DC11F5" w:rsidRDefault="00635EB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0A5A62" w:rsidRDefault="00635EB2" w:rsidP="00637074">
            <w:pPr>
              <w:jc w:val="both"/>
            </w:pPr>
            <w:r>
              <w:t>Занятия лекционного типа -л</w:t>
            </w:r>
            <w:r w:rsidRPr="00DC11F5">
              <w:t>екционные занятия</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4D19A2" w:rsidRDefault="00635EB2" w:rsidP="00AE2C0F">
            <w:pPr>
              <w:jc w:val="center"/>
            </w:pPr>
            <w:r>
              <w:t>18</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E57FE" w:rsidRDefault="00635EB2" w:rsidP="00637074">
            <w:pPr>
              <w:jc w:val="center"/>
            </w:pPr>
            <w:r>
              <w:t>10</w:t>
            </w: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4D19A2" w:rsidRDefault="00635EB2" w:rsidP="00AE2C0F">
            <w:pPr>
              <w:jc w:val="center"/>
            </w:pPr>
            <w:r>
              <w:t>34(</w:t>
            </w:r>
            <w:r w:rsidRPr="000D340F">
              <w:rPr>
                <w:u w:val="single"/>
              </w:rPr>
              <w:t>6</w:t>
            </w:r>
            <w:r>
              <w:t>*)</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E57FE" w:rsidRDefault="00635EB2" w:rsidP="000A5A62">
            <w:pPr>
              <w:jc w:val="center"/>
            </w:pPr>
            <w:r>
              <w:t>18(</w:t>
            </w:r>
            <w:r w:rsidRPr="00E57152">
              <w:rPr>
                <w:u w:val="single"/>
              </w:rPr>
              <w:t>3*</w:t>
            </w:r>
            <w:r>
              <w:t>)</w:t>
            </w: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3F2293" w:rsidRDefault="00635EB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0A5A62" w:rsidRDefault="00635EB2" w:rsidP="000A5A62">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0A5A62" w:rsidRDefault="00635EB2" w:rsidP="000A5A62">
            <w:pPr>
              <w:jc w:val="center"/>
            </w:pP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0A5A62">
            <w:pPr>
              <w:jc w:val="both"/>
            </w:pPr>
            <w:r>
              <w:t>Консультации</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FD2413" w:rsidRDefault="00635EB2" w:rsidP="000A5A62">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0A5A62">
            <w:pPr>
              <w:jc w:val="center"/>
              <w:rPr>
                <w:lang w:val="en-US"/>
              </w:rPr>
            </w:pP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Default="00635EB2" w:rsidP="000A5A62">
            <w:pPr>
              <w:jc w:val="both"/>
            </w:pPr>
            <w:r>
              <w:t>Курсовая работа</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Default="00635EB2" w:rsidP="000A5A62">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0A5A62">
            <w:pPr>
              <w:jc w:val="center"/>
              <w:rPr>
                <w:lang w:val="en-US"/>
              </w:rPr>
            </w:pP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87573B">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13684" w:rsidRDefault="00635EB2" w:rsidP="004D19A2">
            <w:pPr>
              <w:jc w:val="center"/>
            </w:pPr>
            <w:r>
              <w:t>2</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E57FE" w:rsidRDefault="00635EB2" w:rsidP="000A5A62">
            <w:pPr>
              <w:jc w:val="center"/>
            </w:pPr>
            <w:r>
              <w:t>2</w:t>
            </w:r>
          </w:p>
        </w:tc>
      </w:tr>
      <w:tr w:rsidR="00635EB2" w:rsidRPr="00DC11F5" w:rsidTr="000D34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0A5A62">
            <w:pPr>
              <w:jc w:val="both"/>
              <w:rPr>
                <w:lang w:val="en-US"/>
              </w:rPr>
            </w:pPr>
            <w:r w:rsidRPr="00DC11F5">
              <w:rPr>
                <w:b/>
                <w:bCs/>
              </w:rPr>
              <w:t>Самостоятельная работа</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4D19A2" w:rsidRDefault="00635EB2" w:rsidP="00AE2C0F">
            <w:pPr>
              <w:jc w:val="center"/>
            </w:pPr>
            <w:r>
              <w:t>54</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E57FE" w:rsidRDefault="00635EB2" w:rsidP="000A5A62">
            <w:pPr>
              <w:jc w:val="center"/>
            </w:pPr>
            <w:r>
              <w:t>78</w:t>
            </w:r>
          </w:p>
        </w:tc>
      </w:tr>
    </w:tbl>
    <w:p w:rsidR="00635EB2" w:rsidRPr="00DC11F5" w:rsidRDefault="00635EB2" w:rsidP="00292248">
      <w:pPr>
        <w:autoSpaceDE w:val="0"/>
        <w:autoSpaceDN w:val="0"/>
        <w:adjustRightInd w:val="0"/>
        <w:jc w:val="both"/>
        <w:rPr>
          <w:b/>
          <w:bCs/>
          <w:i/>
          <w:iCs/>
        </w:rPr>
      </w:pPr>
    </w:p>
    <w:p w:rsidR="00635EB2" w:rsidRPr="00DC11F5" w:rsidRDefault="00635EB2"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35EB2" w:rsidRPr="00DC11F5" w:rsidRDefault="00635EB2" w:rsidP="00034A75">
      <w:pPr>
        <w:pStyle w:val="ListParagraph"/>
        <w:ind w:left="862"/>
        <w:rPr>
          <w:b/>
        </w:rPr>
      </w:pPr>
      <w:r w:rsidRPr="00DC11F5">
        <w:rPr>
          <w:b/>
        </w:rPr>
        <w:t>4.1Распределение часов по разделам/темам и видам работы</w:t>
      </w:r>
    </w:p>
    <w:p w:rsidR="00635EB2" w:rsidRPr="00DC11F5" w:rsidRDefault="00635EB2" w:rsidP="00A430D9">
      <w:pPr>
        <w:pStyle w:val="ListParagraph"/>
        <w:ind w:left="1724"/>
        <w:jc w:val="both"/>
        <w:rPr>
          <w:b/>
        </w:rPr>
      </w:pPr>
      <w:r w:rsidRPr="00DC11F5">
        <w:rPr>
          <w:b/>
        </w:rPr>
        <w:t>4.1.1Очная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4996"/>
        <w:gridCol w:w="857"/>
        <w:gridCol w:w="848"/>
        <w:gridCol w:w="799"/>
        <w:gridCol w:w="1936"/>
      </w:tblGrid>
      <w:tr w:rsidR="00635EB2" w:rsidRPr="00663825" w:rsidTr="000D340F">
        <w:tc>
          <w:tcPr>
            <w:tcW w:w="538" w:type="dxa"/>
            <w:vMerge w:val="restart"/>
          </w:tcPr>
          <w:p w:rsidR="00635EB2" w:rsidRPr="000D340F" w:rsidRDefault="00635EB2" w:rsidP="00935672">
            <w:pPr>
              <w:jc w:val="center"/>
              <w:rPr>
                <w:b/>
              </w:rPr>
            </w:pPr>
          </w:p>
          <w:p w:rsidR="00635EB2" w:rsidRPr="000D340F" w:rsidRDefault="00635EB2" w:rsidP="00935672">
            <w:pPr>
              <w:jc w:val="center"/>
              <w:rPr>
                <w:b/>
              </w:rPr>
            </w:pPr>
            <w:r w:rsidRPr="000D340F">
              <w:rPr>
                <w:b/>
              </w:rPr>
              <w:t>№ п/п</w:t>
            </w:r>
          </w:p>
        </w:tc>
        <w:tc>
          <w:tcPr>
            <w:tcW w:w="4996" w:type="dxa"/>
            <w:vMerge w:val="restart"/>
          </w:tcPr>
          <w:p w:rsidR="00635EB2" w:rsidRPr="000D340F" w:rsidRDefault="00635EB2" w:rsidP="00935672">
            <w:pPr>
              <w:jc w:val="center"/>
              <w:rPr>
                <w:b/>
              </w:rPr>
            </w:pPr>
          </w:p>
          <w:p w:rsidR="00635EB2" w:rsidRPr="000D340F" w:rsidRDefault="00635EB2" w:rsidP="00935672">
            <w:pPr>
              <w:jc w:val="center"/>
              <w:rPr>
                <w:b/>
              </w:rPr>
            </w:pPr>
            <w:r w:rsidRPr="000D340F">
              <w:rPr>
                <w:b/>
              </w:rPr>
              <w:t>Раздел/тема</w:t>
            </w:r>
          </w:p>
        </w:tc>
        <w:tc>
          <w:tcPr>
            <w:tcW w:w="4440" w:type="dxa"/>
            <w:gridSpan w:val="4"/>
          </w:tcPr>
          <w:p w:rsidR="00635EB2" w:rsidRPr="000D340F" w:rsidRDefault="00635EB2" w:rsidP="00935672">
            <w:pPr>
              <w:jc w:val="center"/>
              <w:rPr>
                <w:b/>
              </w:rPr>
            </w:pPr>
            <w:r w:rsidRPr="000D340F">
              <w:rPr>
                <w:b/>
              </w:rPr>
              <w:t>Виды учебной работы (в часах)</w:t>
            </w:r>
          </w:p>
        </w:tc>
      </w:tr>
      <w:tr w:rsidR="00635EB2" w:rsidRPr="00663825" w:rsidTr="000D340F">
        <w:tc>
          <w:tcPr>
            <w:tcW w:w="538" w:type="dxa"/>
            <w:vMerge/>
          </w:tcPr>
          <w:p w:rsidR="00635EB2" w:rsidRPr="000D340F" w:rsidRDefault="00635EB2" w:rsidP="00935672">
            <w:pPr>
              <w:jc w:val="center"/>
              <w:rPr>
                <w:b/>
              </w:rPr>
            </w:pPr>
          </w:p>
        </w:tc>
        <w:tc>
          <w:tcPr>
            <w:tcW w:w="4996" w:type="dxa"/>
            <w:vMerge/>
          </w:tcPr>
          <w:p w:rsidR="00635EB2" w:rsidRPr="000D340F" w:rsidRDefault="00635EB2" w:rsidP="00935672">
            <w:pPr>
              <w:jc w:val="center"/>
              <w:rPr>
                <w:b/>
              </w:rPr>
            </w:pPr>
          </w:p>
        </w:tc>
        <w:tc>
          <w:tcPr>
            <w:tcW w:w="2504" w:type="dxa"/>
            <w:gridSpan w:val="3"/>
          </w:tcPr>
          <w:p w:rsidR="00635EB2" w:rsidRPr="000D340F" w:rsidRDefault="00635EB2" w:rsidP="00935672">
            <w:pPr>
              <w:jc w:val="center"/>
              <w:rPr>
                <w:b/>
              </w:rPr>
            </w:pPr>
            <w:r w:rsidRPr="000D340F">
              <w:rPr>
                <w:b/>
              </w:rPr>
              <w:t>Аудиторная работа</w:t>
            </w:r>
          </w:p>
        </w:tc>
        <w:tc>
          <w:tcPr>
            <w:tcW w:w="1936" w:type="dxa"/>
            <w:vMerge w:val="restart"/>
          </w:tcPr>
          <w:p w:rsidR="00635EB2" w:rsidRPr="000D340F" w:rsidRDefault="00635EB2" w:rsidP="00935672">
            <w:pPr>
              <w:jc w:val="center"/>
              <w:rPr>
                <w:b/>
              </w:rPr>
            </w:pPr>
            <w:r w:rsidRPr="000D340F">
              <w:rPr>
                <w:b/>
              </w:rPr>
              <w:t>Самостоятельная работа</w:t>
            </w:r>
          </w:p>
        </w:tc>
      </w:tr>
      <w:tr w:rsidR="00635EB2" w:rsidRPr="00663825" w:rsidTr="000D340F">
        <w:tc>
          <w:tcPr>
            <w:tcW w:w="538" w:type="dxa"/>
            <w:vMerge/>
          </w:tcPr>
          <w:p w:rsidR="00635EB2" w:rsidRPr="00663825" w:rsidRDefault="00635EB2" w:rsidP="00935672">
            <w:pPr>
              <w:jc w:val="both"/>
            </w:pPr>
          </w:p>
        </w:tc>
        <w:tc>
          <w:tcPr>
            <w:tcW w:w="4996" w:type="dxa"/>
            <w:vMerge/>
          </w:tcPr>
          <w:p w:rsidR="00635EB2" w:rsidRPr="00663825" w:rsidRDefault="00635EB2" w:rsidP="00935672">
            <w:pPr>
              <w:jc w:val="both"/>
            </w:pPr>
          </w:p>
        </w:tc>
        <w:tc>
          <w:tcPr>
            <w:tcW w:w="857" w:type="dxa"/>
          </w:tcPr>
          <w:p w:rsidR="00635EB2" w:rsidRPr="000D340F" w:rsidRDefault="00635EB2" w:rsidP="000D340F">
            <w:pPr>
              <w:jc w:val="center"/>
              <w:rPr>
                <w:b/>
              </w:rPr>
            </w:pPr>
            <w:r w:rsidRPr="000D340F">
              <w:rPr>
                <w:b/>
              </w:rPr>
              <w:t>ЛЗ</w:t>
            </w:r>
          </w:p>
        </w:tc>
        <w:tc>
          <w:tcPr>
            <w:tcW w:w="848" w:type="dxa"/>
          </w:tcPr>
          <w:p w:rsidR="00635EB2" w:rsidRPr="000D340F" w:rsidRDefault="00635EB2" w:rsidP="000D340F">
            <w:pPr>
              <w:jc w:val="center"/>
              <w:rPr>
                <w:b/>
              </w:rPr>
            </w:pPr>
            <w:r w:rsidRPr="000D340F">
              <w:rPr>
                <w:b/>
              </w:rPr>
              <w:t>ПЗ</w:t>
            </w:r>
          </w:p>
        </w:tc>
        <w:tc>
          <w:tcPr>
            <w:tcW w:w="799" w:type="dxa"/>
          </w:tcPr>
          <w:p w:rsidR="00635EB2" w:rsidRPr="000D340F" w:rsidRDefault="00635EB2" w:rsidP="000D340F">
            <w:pPr>
              <w:jc w:val="center"/>
              <w:rPr>
                <w:b/>
              </w:rPr>
            </w:pPr>
            <w:r w:rsidRPr="000D340F">
              <w:rPr>
                <w:b/>
              </w:rPr>
              <w:t>ЛабЗ</w:t>
            </w:r>
          </w:p>
        </w:tc>
        <w:tc>
          <w:tcPr>
            <w:tcW w:w="1936" w:type="dxa"/>
            <w:vMerge/>
          </w:tcPr>
          <w:p w:rsidR="00635EB2" w:rsidRPr="00663825" w:rsidRDefault="00635EB2" w:rsidP="00935672">
            <w:pPr>
              <w:jc w:val="both"/>
            </w:pPr>
          </w:p>
        </w:tc>
      </w:tr>
      <w:tr w:rsidR="00635EB2" w:rsidRPr="00663825" w:rsidTr="000D340F">
        <w:tc>
          <w:tcPr>
            <w:tcW w:w="538" w:type="dxa"/>
          </w:tcPr>
          <w:p w:rsidR="00635EB2" w:rsidRPr="00663825" w:rsidRDefault="00635EB2" w:rsidP="00F0399E">
            <w:pPr>
              <w:pStyle w:val="ListParagraph"/>
              <w:numPr>
                <w:ilvl w:val="0"/>
                <w:numId w:val="8"/>
              </w:numPr>
              <w:ind w:left="0"/>
              <w:jc w:val="both"/>
            </w:pPr>
            <w:r w:rsidRPr="00663825">
              <w:t>1</w:t>
            </w:r>
            <w:r>
              <w:t>.</w:t>
            </w:r>
          </w:p>
        </w:tc>
        <w:tc>
          <w:tcPr>
            <w:tcW w:w="4996" w:type="dxa"/>
          </w:tcPr>
          <w:p w:rsidR="00635EB2" w:rsidRPr="00663825" w:rsidRDefault="00635EB2" w:rsidP="003D45C6">
            <w:pPr>
              <w:rPr>
                <w:color w:val="000000"/>
              </w:rPr>
            </w:pPr>
            <w:r w:rsidRPr="00663825">
              <w:rPr>
                <w:color w:val="000000"/>
              </w:rPr>
              <w:t>Предпринимательская идея и процесс создания предприятия</w:t>
            </w:r>
          </w:p>
        </w:tc>
        <w:tc>
          <w:tcPr>
            <w:tcW w:w="857" w:type="dxa"/>
          </w:tcPr>
          <w:p w:rsidR="00635EB2" w:rsidRPr="00663825" w:rsidRDefault="00635EB2" w:rsidP="00935672">
            <w:pPr>
              <w:jc w:val="center"/>
            </w:pPr>
            <w:r w:rsidRPr="00663825">
              <w:t>2</w:t>
            </w:r>
          </w:p>
        </w:tc>
        <w:tc>
          <w:tcPr>
            <w:tcW w:w="848" w:type="dxa"/>
          </w:tcPr>
          <w:p w:rsidR="00635EB2" w:rsidRPr="00663825" w:rsidRDefault="00635EB2" w:rsidP="00935672">
            <w:pPr>
              <w:jc w:val="center"/>
            </w:pPr>
            <w:r w:rsidRPr="00663825">
              <w:t>2</w:t>
            </w:r>
          </w:p>
        </w:tc>
        <w:tc>
          <w:tcPr>
            <w:tcW w:w="799" w:type="dxa"/>
          </w:tcPr>
          <w:p w:rsidR="00635EB2" w:rsidRPr="00663825" w:rsidRDefault="00635EB2" w:rsidP="00935672">
            <w:pPr>
              <w:jc w:val="center"/>
            </w:pPr>
          </w:p>
        </w:tc>
        <w:tc>
          <w:tcPr>
            <w:tcW w:w="1936" w:type="dxa"/>
          </w:tcPr>
          <w:p w:rsidR="00635EB2" w:rsidRPr="00663825" w:rsidRDefault="00635EB2" w:rsidP="00935672">
            <w:pPr>
              <w:jc w:val="center"/>
            </w:pPr>
            <w:r w:rsidRPr="00663825">
              <w:t>6</w:t>
            </w:r>
          </w:p>
        </w:tc>
      </w:tr>
      <w:tr w:rsidR="00635EB2" w:rsidRPr="00663825" w:rsidTr="000D340F">
        <w:tc>
          <w:tcPr>
            <w:tcW w:w="538" w:type="dxa"/>
          </w:tcPr>
          <w:p w:rsidR="00635EB2" w:rsidRPr="00663825" w:rsidRDefault="00635EB2" w:rsidP="00F0399E">
            <w:pPr>
              <w:pStyle w:val="ListParagraph"/>
              <w:numPr>
                <w:ilvl w:val="0"/>
                <w:numId w:val="8"/>
              </w:numPr>
              <w:ind w:left="0"/>
              <w:jc w:val="both"/>
            </w:pPr>
            <w:r w:rsidRPr="00663825">
              <w:t>2</w:t>
            </w:r>
            <w:r>
              <w:t>.</w:t>
            </w:r>
          </w:p>
        </w:tc>
        <w:tc>
          <w:tcPr>
            <w:tcW w:w="4996" w:type="dxa"/>
          </w:tcPr>
          <w:p w:rsidR="00635EB2" w:rsidRPr="00663825" w:rsidRDefault="00635EB2" w:rsidP="00DF5BD7">
            <w:pPr>
              <w:rPr>
                <w:color w:val="000000"/>
              </w:rPr>
            </w:pPr>
            <w:r w:rsidRPr="00663825">
              <w:rPr>
                <w:color w:val="000000"/>
              </w:rPr>
              <w:t>Юридическое оформление предприятия. Личность предпринимателя.</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C8171F">
            <w:pPr>
              <w:jc w:val="center"/>
            </w:pPr>
            <w:r w:rsidRPr="00663825">
              <w:t>4</w:t>
            </w:r>
            <w:r>
              <w:t>(2*)</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ListParagraph"/>
              <w:numPr>
                <w:ilvl w:val="0"/>
                <w:numId w:val="8"/>
              </w:numPr>
              <w:ind w:left="0"/>
              <w:jc w:val="both"/>
            </w:pPr>
            <w:r w:rsidRPr="00663825">
              <w:t>3</w:t>
            </w:r>
            <w:r>
              <w:t>.</w:t>
            </w:r>
          </w:p>
        </w:tc>
        <w:tc>
          <w:tcPr>
            <w:tcW w:w="4996" w:type="dxa"/>
          </w:tcPr>
          <w:p w:rsidR="00635EB2" w:rsidRPr="00663825" w:rsidRDefault="00635EB2" w:rsidP="00DB53D1">
            <w:pPr>
              <w:rPr>
                <w:color w:val="000000"/>
              </w:rPr>
            </w:pPr>
            <w:r w:rsidRPr="00663825">
              <w:rPr>
                <w:color w:val="000000"/>
              </w:rPr>
              <w:t>Организация эффективной предпринимательской деятельности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C8171F">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ListParagraph"/>
              <w:numPr>
                <w:ilvl w:val="0"/>
                <w:numId w:val="8"/>
              </w:numPr>
              <w:ind w:left="0"/>
              <w:jc w:val="both"/>
            </w:pPr>
            <w:r w:rsidRPr="00663825">
              <w:t>4</w:t>
            </w:r>
            <w:r>
              <w:t>.</w:t>
            </w:r>
          </w:p>
        </w:tc>
        <w:tc>
          <w:tcPr>
            <w:tcW w:w="4996" w:type="dxa"/>
          </w:tcPr>
          <w:p w:rsidR="00635EB2" w:rsidRPr="00663825" w:rsidRDefault="00635EB2" w:rsidP="00FF52DA">
            <w:pPr>
              <w:pStyle w:val="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663825">
            <w:pPr>
              <w:jc w:val="center"/>
            </w:pPr>
            <w:r>
              <w:t>6 (4*)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ListParagraph"/>
              <w:numPr>
                <w:ilvl w:val="0"/>
                <w:numId w:val="8"/>
              </w:numPr>
              <w:ind w:left="0"/>
              <w:jc w:val="both"/>
            </w:pPr>
            <w:r w:rsidRPr="00663825">
              <w:t>5</w:t>
            </w:r>
            <w:r>
              <w:t>.</w:t>
            </w:r>
          </w:p>
        </w:tc>
        <w:tc>
          <w:tcPr>
            <w:tcW w:w="4996" w:type="dxa"/>
          </w:tcPr>
          <w:p w:rsidR="00635EB2" w:rsidRPr="00663825" w:rsidRDefault="00635EB2" w:rsidP="00DB53D1">
            <w:pPr>
              <w:pStyle w:val="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t>2</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ListParagraph"/>
              <w:numPr>
                <w:ilvl w:val="0"/>
                <w:numId w:val="8"/>
              </w:numPr>
              <w:ind w:left="0"/>
              <w:jc w:val="both"/>
            </w:pPr>
            <w:r w:rsidRPr="00663825">
              <w:t>6</w:t>
            </w:r>
            <w:r>
              <w:t>.</w:t>
            </w:r>
          </w:p>
        </w:tc>
        <w:tc>
          <w:tcPr>
            <w:tcW w:w="4996" w:type="dxa"/>
          </w:tcPr>
          <w:p w:rsidR="00635EB2" w:rsidRPr="00663825" w:rsidRDefault="00635EB2" w:rsidP="00663825">
            <w:pPr>
              <w:pStyle w:val="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ListParagraph"/>
              <w:numPr>
                <w:ilvl w:val="0"/>
                <w:numId w:val="8"/>
              </w:numPr>
              <w:ind w:left="0"/>
              <w:jc w:val="both"/>
            </w:pPr>
            <w:r w:rsidRPr="00663825">
              <w:t>7</w:t>
            </w:r>
            <w:r>
              <w:t>.</w:t>
            </w:r>
          </w:p>
        </w:tc>
        <w:tc>
          <w:tcPr>
            <w:tcW w:w="4996" w:type="dxa"/>
          </w:tcPr>
          <w:p w:rsidR="00635EB2" w:rsidRPr="00663825" w:rsidRDefault="00635EB2" w:rsidP="00945E97">
            <w:pPr>
              <w:pStyle w:val="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ListParagraph"/>
              <w:numPr>
                <w:ilvl w:val="0"/>
                <w:numId w:val="8"/>
              </w:numPr>
              <w:ind w:left="0"/>
              <w:jc w:val="both"/>
            </w:pPr>
            <w:r w:rsidRPr="00663825">
              <w:t>8</w:t>
            </w:r>
            <w:r>
              <w:t>.</w:t>
            </w:r>
          </w:p>
        </w:tc>
        <w:tc>
          <w:tcPr>
            <w:tcW w:w="4996" w:type="dxa"/>
          </w:tcPr>
          <w:p w:rsidR="00635EB2" w:rsidRPr="00663825" w:rsidRDefault="00635EB2" w:rsidP="00945E97">
            <w:r w:rsidRPr="00663825">
              <w:t>Прекращение предпринимательской деятельности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ListParagraph"/>
              <w:numPr>
                <w:ilvl w:val="0"/>
                <w:numId w:val="8"/>
              </w:numPr>
              <w:ind w:left="0"/>
              <w:jc w:val="both"/>
            </w:pPr>
            <w:r w:rsidRPr="00663825">
              <w:t>9</w:t>
            </w:r>
            <w:r>
              <w:t>.</w:t>
            </w:r>
          </w:p>
        </w:tc>
        <w:tc>
          <w:tcPr>
            <w:tcW w:w="4996" w:type="dxa"/>
          </w:tcPr>
          <w:p w:rsidR="00635EB2" w:rsidRPr="00663825" w:rsidRDefault="00635EB2" w:rsidP="00DB53D1">
            <w:r w:rsidRPr="00663825">
              <w:rPr>
                <w:color w:val="000000"/>
              </w:rPr>
              <w:t>Система государственной поддержки и регулирования малого бизнеса в России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11664E">
            <w:pPr>
              <w:pStyle w:val="ListParagraph"/>
              <w:numPr>
                <w:ilvl w:val="0"/>
                <w:numId w:val="8"/>
              </w:numPr>
              <w:ind w:left="0"/>
              <w:jc w:val="both"/>
            </w:pPr>
          </w:p>
        </w:tc>
        <w:tc>
          <w:tcPr>
            <w:tcW w:w="4996" w:type="dxa"/>
          </w:tcPr>
          <w:p w:rsidR="00635EB2" w:rsidRPr="00663825" w:rsidRDefault="00635EB2" w:rsidP="0087573B">
            <w:r w:rsidRPr="00663825">
              <w:t xml:space="preserve">Итого </w:t>
            </w:r>
          </w:p>
        </w:tc>
        <w:tc>
          <w:tcPr>
            <w:tcW w:w="857" w:type="dxa"/>
          </w:tcPr>
          <w:p w:rsidR="00635EB2" w:rsidRPr="00663825" w:rsidRDefault="00635EB2" w:rsidP="00C8171F">
            <w:pPr>
              <w:jc w:val="center"/>
            </w:pPr>
            <w:r w:rsidRPr="00663825">
              <w:t>18</w:t>
            </w:r>
          </w:p>
        </w:tc>
        <w:tc>
          <w:tcPr>
            <w:tcW w:w="848" w:type="dxa"/>
          </w:tcPr>
          <w:p w:rsidR="00635EB2" w:rsidRPr="00663825" w:rsidRDefault="00635EB2" w:rsidP="00A53FA6">
            <w:pPr>
              <w:jc w:val="center"/>
            </w:pPr>
            <w:r w:rsidRPr="00663825">
              <w:t>34(6*)</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54</w:t>
            </w:r>
          </w:p>
        </w:tc>
      </w:tr>
    </w:tbl>
    <w:p w:rsidR="00635EB2" w:rsidRDefault="00635EB2" w:rsidP="002900BE">
      <w:pPr>
        <w:autoSpaceDE w:val="0"/>
        <w:autoSpaceDN w:val="0"/>
        <w:adjustRightInd w:val="0"/>
        <w:ind w:left="360"/>
        <w:jc w:val="both"/>
      </w:pPr>
      <w:r w:rsidRPr="00C64BD2">
        <w:t>*- реализуется в форме практической подготовки</w:t>
      </w:r>
    </w:p>
    <w:p w:rsidR="00635EB2" w:rsidRDefault="00635EB2" w:rsidP="002900BE">
      <w:pPr>
        <w:autoSpaceDE w:val="0"/>
        <w:autoSpaceDN w:val="0"/>
        <w:adjustRightInd w:val="0"/>
        <w:ind w:left="360"/>
        <w:jc w:val="both"/>
      </w:pPr>
    </w:p>
    <w:p w:rsidR="00635EB2" w:rsidRDefault="00635EB2" w:rsidP="00F0399E">
      <w:pPr>
        <w:pStyle w:val="ListParagraph"/>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4996"/>
        <w:gridCol w:w="857"/>
        <w:gridCol w:w="848"/>
        <w:gridCol w:w="799"/>
        <w:gridCol w:w="1936"/>
      </w:tblGrid>
      <w:tr w:rsidR="00635EB2" w:rsidRPr="000D340F" w:rsidTr="00F96CE4">
        <w:tc>
          <w:tcPr>
            <w:tcW w:w="538" w:type="dxa"/>
            <w:vMerge w:val="restart"/>
          </w:tcPr>
          <w:p w:rsidR="00635EB2" w:rsidRPr="000D340F" w:rsidRDefault="00635EB2" w:rsidP="00F96CE4">
            <w:pPr>
              <w:jc w:val="center"/>
              <w:rPr>
                <w:b/>
              </w:rPr>
            </w:pPr>
          </w:p>
          <w:p w:rsidR="00635EB2" w:rsidRPr="000D340F" w:rsidRDefault="00635EB2" w:rsidP="00F96CE4">
            <w:pPr>
              <w:jc w:val="center"/>
              <w:rPr>
                <w:b/>
              </w:rPr>
            </w:pPr>
            <w:r w:rsidRPr="000D340F">
              <w:rPr>
                <w:b/>
              </w:rPr>
              <w:t>№ п/п</w:t>
            </w:r>
          </w:p>
        </w:tc>
        <w:tc>
          <w:tcPr>
            <w:tcW w:w="4996" w:type="dxa"/>
            <w:vMerge w:val="restart"/>
          </w:tcPr>
          <w:p w:rsidR="00635EB2" w:rsidRPr="000D340F" w:rsidRDefault="00635EB2" w:rsidP="00F96CE4">
            <w:pPr>
              <w:jc w:val="center"/>
              <w:rPr>
                <w:b/>
              </w:rPr>
            </w:pPr>
          </w:p>
          <w:p w:rsidR="00635EB2" w:rsidRPr="000D340F" w:rsidRDefault="00635EB2" w:rsidP="00F96CE4">
            <w:pPr>
              <w:jc w:val="center"/>
              <w:rPr>
                <w:b/>
              </w:rPr>
            </w:pPr>
            <w:r w:rsidRPr="000D340F">
              <w:rPr>
                <w:b/>
              </w:rPr>
              <w:t>Раздел/тема</w:t>
            </w:r>
          </w:p>
        </w:tc>
        <w:tc>
          <w:tcPr>
            <w:tcW w:w="4440" w:type="dxa"/>
            <w:gridSpan w:val="4"/>
          </w:tcPr>
          <w:p w:rsidR="00635EB2" w:rsidRPr="000D340F" w:rsidRDefault="00635EB2" w:rsidP="00F96CE4">
            <w:pPr>
              <w:jc w:val="center"/>
              <w:rPr>
                <w:b/>
              </w:rPr>
            </w:pPr>
            <w:r w:rsidRPr="000D340F">
              <w:rPr>
                <w:b/>
              </w:rPr>
              <w:t>Виды учебной работы (в часах)</w:t>
            </w:r>
          </w:p>
        </w:tc>
      </w:tr>
      <w:tr w:rsidR="00635EB2" w:rsidRPr="000D340F" w:rsidTr="00F96CE4">
        <w:tc>
          <w:tcPr>
            <w:tcW w:w="538" w:type="dxa"/>
            <w:vMerge/>
          </w:tcPr>
          <w:p w:rsidR="00635EB2" w:rsidRPr="000D340F" w:rsidRDefault="00635EB2" w:rsidP="00F96CE4">
            <w:pPr>
              <w:jc w:val="center"/>
              <w:rPr>
                <w:b/>
              </w:rPr>
            </w:pPr>
          </w:p>
        </w:tc>
        <w:tc>
          <w:tcPr>
            <w:tcW w:w="4996" w:type="dxa"/>
            <w:vMerge/>
          </w:tcPr>
          <w:p w:rsidR="00635EB2" w:rsidRPr="000D340F" w:rsidRDefault="00635EB2" w:rsidP="00F96CE4">
            <w:pPr>
              <w:jc w:val="center"/>
              <w:rPr>
                <w:b/>
              </w:rPr>
            </w:pPr>
          </w:p>
        </w:tc>
        <w:tc>
          <w:tcPr>
            <w:tcW w:w="2504" w:type="dxa"/>
            <w:gridSpan w:val="3"/>
          </w:tcPr>
          <w:p w:rsidR="00635EB2" w:rsidRPr="000D340F" w:rsidRDefault="00635EB2" w:rsidP="00F96CE4">
            <w:pPr>
              <w:jc w:val="center"/>
              <w:rPr>
                <w:b/>
              </w:rPr>
            </w:pPr>
            <w:r w:rsidRPr="000D340F">
              <w:rPr>
                <w:b/>
              </w:rPr>
              <w:t>Аудиторная работа</w:t>
            </w:r>
          </w:p>
        </w:tc>
        <w:tc>
          <w:tcPr>
            <w:tcW w:w="1936" w:type="dxa"/>
            <w:vMerge w:val="restart"/>
          </w:tcPr>
          <w:p w:rsidR="00635EB2" w:rsidRPr="000D340F" w:rsidRDefault="00635EB2" w:rsidP="00F96CE4">
            <w:pPr>
              <w:jc w:val="center"/>
              <w:rPr>
                <w:b/>
              </w:rPr>
            </w:pPr>
            <w:r w:rsidRPr="000D340F">
              <w:rPr>
                <w:b/>
              </w:rPr>
              <w:t>Самостоятельная работа</w:t>
            </w:r>
          </w:p>
        </w:tc>
      </w:tr>
      <w:tr w:rsidR="00635EB2" w:rsidRPr="00663825" w:rsidTr="00F96CE4">
        <w:tc>
          <w:tcPr>
            <w:tcW w:w="538" w:type="dxa"/>
            <w:vMerge/>
          </w:tcPr>
          <w:p w:rsidR="00635EB2" w:rsidRPr="00663825" w:rsidRDefault="00635EB2" w:rsidP="00F96CE4">
            <w:pPr>
              <w:jc w:val="both"/>
            </w:pPr>
          </w:p>
        </w:tc>
        <w:tc>
          <w:tcPr>
            <w:tcW w:w="4996" w:type="dxa"/>
            <w:vMerge/>
          </w:tcPr>
          <w:p w:rsidR="00635EB2" w:rsidRPr="00663825" w:rsidRDefault="00635EB2" w:rsidP="00F96CE4">
            <w:pPr>
              <w:jc w:val="both"/>
            </w:pPr>
          </w:p>
        </w:tc>
        <w:tc>
          <w:tcPr>
            <w:tcW w:w="857" w:type="dxa"/>
          </w:tcPr>
          <w:p w:rsidR="00635EB2" w:rsidRPr="000D340F" w:rsidRDefault="00635EB2" w:rsidP="00F96CE4">
            <w:pPr>
              <w:jc w:val="center"/>
              <w:rPr>
                <w:b/>
              </w:rPr>
            </w:pPr>
            <w:r w:rsidRPr="000D340F">
              <w:rPr>
                <w:b/>
              </w:rPr>
              <w:t>ЛЗ</w:t>
            </w:r>
          </w:p>
        </w:tc>
        <w:tc>
          <w:tcPr>
            <w:tcW w:w="848" w:type="dxa"/>
          </w:tcPr>
          <w:p w:rsidR="00635EB2" w:rsidRPr="000D340F" w:rsidRDefault="00635EB2" w:rsidP="00F96CE4">
            <w:pPr>
              <w:jc w:val="center"/>
              <w:rPr>
                <w:b/>
              </w:rPr>
            </w:pPr>
            <w:r w:rsidRPr="000D340F">
              <w:rPr>
                <w:b/>
              </w:rPr>
              <w:t>ПЗ</w:t>
            </w:r>
          </w:p>
        </w:tc>
        <w:tc>
          <w:tcPr>
            <w:tcW w:w="799" w:type="dxa"/>
          </w:tcPr>
          <w:p w:rsidR="00635EB2" w:rsidRPr="000D340F" w:rsidRDefault="00635EB2" w:rsidP="00F96CE4">
            <w:pPr>
              <w:jc w:val="center"/>
              <w:rPr>
                <w:b/>
              </w:rPr>
            </w:pPr>
            <w:r w:rsidRPr="000D340F">
              <w:rPr>
                <w:b/>
              </w:rPr>
              <w:t>ЛабЗ</w:t>
            </w:r>
          </w:p>
        </w:tc>
        <w:tc>
          <w:tcPr>
            <w:tcW w:w="1936" w:type="dxa"/>
            <w:vMerge/>
          </w:tcPr>
          <w:p w:rsidR="00635EB2" w:rsidRPr="00663825" w:rsidRDefault="00635EB2" w:rsidP="00F96CE4">
            <w:pPr>
              <w:jc w:val="both"/>
            </w:pPr>
          </w:p>
        </w:tc>
      </w:tr>
      <w:tr w:rsidR="00635EB2" w:rsidRPr="00663825" w:rsidTr="00F96CE4">
        <w:tc>
          <w:tcPr>
            <w:tcW w:w="538" w:type="dxa"/>
          </w:tcPr>
          <w:p w:rsidR="00635EB2" w:rsidRPr="00663825" w:rsidRDefault="00635EB2" w:rsidP="00F96CE4">
            <w:pPr>
              <w:pStyle w:val="ListParagraph"/>
              <w:numPr>
                <w:ilvl w:val="0"/>
                <w:numId w:val="8"/>
              </w:numPr>
              <w:ind w:left="0"/>
              <w:jc w:val="both"/>
            </w:pPr>
            <w:r w:rsidRPr="00663825">
              <w:t>1</w:t>
            </w:r>
            <w:r>
              <w:t>.</w:t>
            </w:r>
          </w:p>
        </w:tc>
        <w:tc>
          <w:tcPr>
            <w:tcW w:w="4996" w:type="dxa"/>
          </w:tcPr>
          <w:p w:rsidR="00635EB2" w:rsidRPr="00663825" w:rsidRDefault="00635EB2" w:rsidP="00F96CE4">
            <w:pPr>
              <w:rPr>
                <w:color w:val="000000"/>
              </w:rPr>
            </w:pPr>
            <w:r w:rsidRPr="00663825">
              <w:rPr>
                <w:color w:val="000000"/>
              </w:rPr>
              <w:t>Предпринимательская идея и процесс создания предприятия</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8</w:t>
            </w:r>
          </w:p>
        </w:tc>
      </w:tr>
      <w:tr w:rsidR="00635EB2" w:rsidRPr="00663825" w:rsidTr="00F96CE4">
        <w:tc>
          <w:tcPr>
            <w:tcW w:w="538" w:type="dxa"/>
          </w:tcPr>
          <w:p w:rsidR="00635EB2" w:rsidRPr="00663825" w:rsidRDefault="00635EB2" w:rsidP="00F96CE4">
            <w:pPr>
              <w:pStyle w:val="ListParagraph"/>
              <w:numPr>
                <w:ilvl w:val="0"/>
                <w:numId w:val="8"/>
              </w:numPr>
              <w:ind w:left="0"/>
              <w:jc w:val="both"/>
            </w:pPr>
            <w:r w:rsidRPr="00663825">
              <w:t>2</w:t>
            </w:r>
            <w:r>
              <w:t>.</w:t>
            </w:r>
          </w:p>
        </w:tc>
        <w:tc>
          <w:tcPr>
            <w:tcW w:w="4996" w:type="dxa"/>
          </w:tcPr>
          <w:p w:rsidR="00635EB2" w:rsidRPr="00663825" w:rsidRDefault="00635EB2" w:rsidP="00F96CE4">
            <w:pPr>
              <w:rPr>
                <w:color w:val="000000"/>
              </w:rPr>
            </w:pPr>
            <w:r w:rsidRPr="00663825">
              <w:rPr>
                <w:color w:val="000000"/>
              </w:rPr>
              <w:t>Юридическое оформление предприятия. Личность предпринимателя.</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2(1*)</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8</w:t>
            </w:r>
          </w:p>
        </w:tc>
      </w:tr>
      <w:tr w:rsidR="00635EB2" w:rsidRPr="00663825" w:rsidTr="00F96CE4">
        <w:tc>
          <w:tcPr>
            <w:tcW w:w="538" w:type="dxa"/>
          </w:tcPr>
          <w:p w:rsidR="00635EB2" w:rsidRPr="00663825" w:rsidRDefault="00635EB2" w:rsidP="00F96CE4">
            <w:pPr>
              <w:pStyle w:val="ListParagraph"/>
              <w:numPr>
                <w:ilvl w:val="0"/>
                <w:numId w:val="8"/>
              </w:numPr>
              <w:ind w:left="0"/>
              <w:jc w:val="both"/>
            </w:pPr>
            <w:r w:rsidRPr="00663825">
              <w:t>3</w:t>
            </w:r>
            <w:r>
              <w:t>.</w:t>
            </w:r>
          </w:p>
        </w:tc>
        <w:tc>
          <w:tcPr>
            <w:tcW w:w="4996" w:type="dxa"/>
          </w:tcPr>
          <w:p w:rsidR="00635EB2" w:rsidRPr="00663825" w:rsidRDefault="00635EB2" w:rsidP="00F96CE4">
            <w:pPr>
              <w:rPr>
                <w:color w:val="000000"/>
              </w:rPr>
            </w:pPr>
            <w:r w:rsidRPr="00663825">
              <w:rPr>
                <w:color w:val="000000"/>
              </w:rPr>
              <w:t>Организация эффективной предпринимательской деятельности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8</w:t>
            </w:r>
          </w:p>
        </w:tc>
      </w:tr>
      <w:tr w:rsidR="00635EB2" w:rsidRPr="00663825" w:rsidTr="00F96CE4">
        <w:tc>
          <w:tcPr>
            <w:tcW w:w="538" w:type="dxa"/>
          </w:tcPr>
          <w:p w:rsidR="00635EB2" w:rsidRPr="00663825" w:rsidRDefault="00635EB2" w:rsidP="00F96CE4">
            <w:pPr>
              <w:pStyle w:val="ListParagraph"/>
              <w:numPr>
                <w:ilvl w:val="0"/>
                <w:numId w:val="8"/>
              </w:numPr>
              <w:ind w:left="0"/>
              <w:jc w:val="both"/>
            </w:pPr>
            <w:r w:rsidRPr="00663825">
              <w:t>4</w:t>
            </w:r>
            <w:r>
              <w:t>.</w:t>
            </w:r>
          </w:p>
        </w:tc>
        <w:tc>
          <w:tcPr>
            <w:tcW w:w="4996" w:type="dxa"/>
          </w:tcPr>
          <w:p w:rsidR="00635EB2" w:rsidRPr="00663825" w:rsidRDefault="00635EB2" w:rsidP="00F96CE4">
            <w:pPr>
              <w:pStyle w:val="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ListParagraph"/>
              <w:numPr>
                <w:ilvl w:val="0"/>
                <w:numId w:val="8"/>
              </w:numPr>
              <w:ind w:left="0"/>
              <w:jc w:val="both"/>
            </w:pPr>
            <w:r w:rsidRPr="00663825">
              <w:t>5</w:t>
            </w:r>
            <w:r>
              <w:t>.</w:t>
            </w:r>
          </w:p>
        </w:tc>
        <w:tc>
          <w:tcPr>
            <w:tcW w:w="4996" w:type="dxa"/>
          </w:tcPr>
          <w:p w:rsidR="00635EB2" w:rsidRPr="00663825" w:rsidRDefault="00635EB2" w:rsidP="00F96CE4">
            <w:pPr>
              <w:pStyle w:val="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ListParagraph"/>
              <w:numPr>
                <w:ilvl w:val="0"/>
                <w:numId w:val="8"/>
              </w:numPr>
              <w:ind w:left="0"/>
              <w:jc w:val="both"/>
            </w:pPr>
            <w:r w:rsidRPr="00663825">
              <w:t>6</w:t>
            </w:r>
            <w:r>
              <w:t>.</w:t>
            </w:r>
          </w:p>
        </w:tc>
        <w:tc>
          <w:tcPr>
            <w:tcW w:w="4996" w:type="dxa"/>
          </w:tcPr>
          <w:p w:rsidR="00635EB2" w:rsidRPr="00663825" w:rsidRDefault="00635EB2" w:rsidP="00F96CE4">
            <w:pPr>
              <w:pStyle w:val="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ListParagraph"/>
              <w:numPr>
                <w:ilvl w:val="0"/>
                <w:numId w:val="8"/>
              </w:numPr>
              <w:ind w:left="0"/>
              <w:jc w:val="both"/>
            </w:pPr>
            <w:r w:rsidRPr="00663825">
              <w:t>7</w:t>
            </w:r>
            <w:r>
              <w:t>.</w:t>
            </w:r>
          </w:p>
        </w:tc>
        <w:tc>
          <w:tcPr>
            <w:tcW w:w="4996" w:type="dxa"/>
          </w:tcPr>
          <w:p w:rsidR="00635EB2" w:rsidRPr="00663825" w:rsidRDefault="00635EB2" w:rsidP="00F96CE4">
            <w:pPr>
              <w:pStyle w:val="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ListParagraph"/>
              <w:numPr>
                <w:ilvl w:val="0"/>
                <w:numId w:val="8"/>
              </w:numPr>
              <w:ind w:left="0"/>
              <w:jc w:val="both"/>
            </w:pPr>
            <w:r w:rsidRPr="00663825">
              <w:t>8</w:t>
            </w:r>
            <w:r>
              <w:t>.</w:t>
            </w:r>
          </w:p>
        </w:tc>
        <w:tc>
          <w:tcPr>
            <w:tcW w:w="4996" w:type="dxa"/>
          </w:tcPr>
          <w:p w:rsidR="00635EB2" w:rsidRPr="00663825" w:rsidRDefault="00635EB2" w:rsidP="00F96CE4">
            <w:r w:rsidRPr="00663825">
              <w:t>Прекращение предпринимательской деятельности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ListParagraph"/>
              <w:numPr>
                <w:ilvl w:val="0"/>
                <w:numId w:val="8"/>
              </w:numPr>
              <w:ind w:left="0"/>
              <w:jc w:val="both"/>
            </w:pPr>
            <w:r w:rsidRPr="00663825">
              <w:t>9</w:t>
            </w:r>
            <w:r>
              <w:t>.</w:t>
            </w:r>
          </w:p>
        </w:tc>
        <w:tc>
          <w:tcPr>
            <w:tcW w:w="4996" w:type="dxa"/>
          </w:tcPr>
          <w:p w:rsidR="00635EB2" w:rsidRPr="00663825" w:rsidRDefault="00635EB2" w:rsidP="00F96CE4">
            <w:r w:rsidRPr="00663825">
              <w:rPr>
                <w:color w:val="000000"/>
              </w:rPr>
              <w:t>Система государственной поддержки и регулирования малого бизнеса в России</w:t>
            </w:r>
          </w:p>
        </w:tc>
        <w:tc>
          <w:tcPr>
            <w:tcW w:w="857" w:type="dxa"/>
          </w:tcPr>
          <w:p w:rsidR="00635EB2" w:rsidRPr="00663825" w:rsidRDefault="00635EB2" w:rsidP="00F96CE4">
            <w:pPr>
              <w:jc w:val="center"/>
            </w:pPr>
            <w:r>
              <w:t>2</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ListParagraph"/>
              <w:numPr>
                <w:ilvl w:val="0"/>
                <w:numId w:val="8"/>
              </w:numPr>
              <w:ind w:left="0"/>
              <w:jc w:val="both"/>
            </w:pPr>
          </w:p>
        </w:tc>
        <w:tc>
          <w:tcPr>
            <w:tcW w:w="4996" w:type="dxa"/>
          </w:tcPr>
          <w:p w:rsidR="00635EB2" w:rsidRPr="00663825" w:rsidRDefault="00635EB2" w:rsidP="00F96CE4">
            <w:r w:rsidRPr="00663825">
              <w:t xml:space="preserve">Итого </w:t>
            </w:r>
          </w:p>
        </w:tc>
        <w:tc>
          <w:tcPr>
            <w:tcW w:w="857" w:type="dxa"/>
          </w:tcPr>
          <w:p w:rsidR="00635EB2" w:rsidRPr="00663825" w:rsidRDefault="00635EB2" w:rsidP="00F96CE4">
            <w:pPr>
              <w:jc w:val="center"/>
            </w:pPr>
            <w:r>
              <w:t>10</w:t>
            </w:r>
          </w:p>
        </w:tc>
        <w:tc>
          <w:tcPr>
            <w:tcW w:w="848" w:type="dxa"/>
          </w:tcPr>
          <w:p w:rsidR="00635EB2" w:rsidRPr="00663825" w:rsidRDefault="00635EB2" w:rsidP="00F96CE4">
            <w:pPr>
              <w:jc w:val="center"/>
            </w:pPr>
            <w:r>
              <w:t>18(3*)</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78</w:t>
            </w:r>
          </w:p>
        </w:tc>
      </w:tr>
    </w:tbl>
    <w:p w:rsidR="00635EB2" w:rsidRDefault="00635EB2" w:rsidP="00E57152">
      <w:pPr>
        <w:autoSpaceDE w:val="0"/>
        <w:autoSpaceDN w:val="0"/>
        <w:adjustRightInd w:val="0"/>
        <w:ind w:left="360"/>
        <w:jc w:val="both"/>
      </w:pPr>
      <w:r w:rsidRPr="00C64BD2">
        <w:t>*- реализуется в форме практической подготовки</w:t>
      </w:r>
    </w:p>
    <w:p w:rsidR="00635EB2" w:rsidRDefault="00635EB2" w:rsidP="000D340F">
      <w:pPr>
        <w:pStyle w:val="ListParagraph"/>
        <w:ind w:left="2444"/>
        <w:jc w:val="both"/>
        <w:rPr>
          <w:b/>
        </w:rPr>
      </w:pPr>
    </w:p>
    <w:p w:rsidR="00635EB2" w:rsidRPr="00DC11F5" w:rsidRDefault="00635EB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35EB2" w:rsidRDefault="00635EB2" w:rsidP="00F0399E">
      <w:pPr>
        <w:numPr>
          <w:ilvl w:val="2"/>
          <w:numId w:val="7"/>
        </w:numPr>
        <w:autoSpaceDE w:val="0"/>
        <w:autoSpaceDN w:val="0"/>
        <w:adjustRightInd w:val="0"/>
        <w:rPr>
          <w:b/>
        </w:rPr>
      </w:pPr>
      <w:bookmarkStart w:id="0" w:name="_GoBack"/>
      <w:bookmarkEnd w:id="0"/>
      <w:r w:rsidRPr="00DC11F5">
        <w:rPr>
          <w:b/>
        </w:rPr>
        <w:t>Содержание лекционного курса</w:t>
      </w:r>
    </w:p>
    <w:p w:rsidR="00635EB2" w:rsidRDefault="00635EB2" w:rsidP="00663825">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4"/>
        <w:gridCol w:w="2706"/>
        <w:gridCol w:w="6270"/>
      </w:tblGrid>
      <w:tr w:rsidR="00635EB2" w:rsidRPr="00DC11F5" w:rsidTr="00945E97">
        <w:tc>
          <w:tcPr>
            <w:tcW w:w="804" w:type="dxa"/>
          </w:tcPr>
          <w:p w:rsidR="00635EB2" w:rsidRPr="007B023B" w:rsidRDefault="00635EB2" w:rsidP="00945E97">
            <w:pPr>
              <w:jc w:val="center"/>
              <w:rPr>
                <w:b/>
              </w:rPr>
            </w:pPr>
            <w:r w:rsidRPr="007B023B">
              <w:rPr>
                <w:b/>
              </w:rPr>
              <w:t>№ п/п</w:t>
            </w:r>
          </w:p>
        </w:tc>
        <w:tc>
          <w:tcPr>
            <w:tcW w:w="2706" w:type="dxa"/>
          </w:tcPr>
          <w:p w:rsidR="00635EB2" w:rsidRPr="007B023B" w:rsidRDefault="00635EB2" w:rsidP="00945E97">
            <w:pPr>
              <w:jc w:val="center"/>
              <w:rPr>
                <w:b/>
              </w:rPr>
            </w:pPr>
            <w:r w:rsidRPr="007B023B">
              <w:rPr>
                <w:b/>
              </w:rPr>
              <w:t>Наименование темы (раздела) дисциплины</w:t>
            </w:r>
          </w:p>
        </w:tc>
        <w:tc>
          <w:tcPr>
            <w:tcW w:w="6270" w:type="dxa"/>
          </w:tcPr>
          <w:p w:rsidR="00635EB2" w:rsidRPr="007B023B" w:rsidRDefault="00635EB2" w:rsidP="00945E97">
            <w:pPr>
              <w:jc w:val="center"/>
              <w:rPr>
                <w:b/>
              </w:rPr>
            </w:pPr>
            <w:r w:rsidRPr="007B023B">
              <w:rPr>
                <w:b/>
              </w:rPr>
              <w:t>Содержание лекционного занятия</w:t>
            </w:r>
          </w:p>
        </w:tc>
      </w:tr>
      <w:tr w:rsidR="00635EB2" w:rsidRPr="00DC11F5" w:rsidTr="00945E97">
        <w:tc>
          <w:tcPr>
            <w:tcW w:w="804" w:type="dxa"/>
          </w:tcPr>
          <w:p w:rsidR="00635EB2" w:rsidRPr="007B023B" w:rsidRDefault="00635EB2" w:rsidP="000D340F">
            <w:r>
              <w:t>1.</w:t>
            </w:r>
          </w:p>
        </w:tc>
        <w:tc>
          <w:tcPr>
            <w:tcW w:w="2706" w:type="dxa"/>
          </w:tcPr>
          <w:p w:rsidR="00635EB2" w:rsidRPr="00663825" w:rsidRDefault="00635EB2" w:rsidP="00945E97">
            <w:pPr>
              <w:rPr>
                <w:color w:val="000000"/>
              </w:rPr>
            </w:pPr>
            <w:r w:rsidRPr="00663825">
              <w:rPr>
                <w:color w:val="000000"/>
              </w:rPr>
              <w:t>Предпринимательская идея и процесс создания предприятия</w:t>
            </w:r>
          </w:p>
        </w:tc>
        <w:tc>
          <w:tcPr>
            <w:tcW w:w="6270" w:type="dxa"/>
          </w:tcPr>
          <w:p w:rsidR="00635EB2" w:rsidRPr="009676E8" w:rsidRDefault="00635EB2" w:rsidP="00443C1F">
            <w:pPr>
              <w:jc w:val="both"/>
            </w:pPr>
            <w:r w:rsidRPr="00702444">
              <w:rPr>
                <w:color w:val="000000"/>
              </w:rPr>
              <w:t xml:space="preserve">Сущность предпринимательства. Объекты и цели предпринимательства Исторический аспект формирования определения предпринимательства. Предпринимательство как основа экономической активности граждан, их объединений. Виды предпринимательства. </w:t>
            </w:r>
            <w:r w:rsidRPr="00702444">
              <w:t>Экономическая самостоятельность предпринимателя</w:t>
            </w:r>
            <w:r w:rsidRPr="00702444">
              <w:rPr>
                <w:color w:val="000000"/>
              </w:rPr>
              <w:t>Предпринимательская среда: внешняя и внутренняя. Обеспечение экономической свободы предпринимательства. Гарантии предпринимательству со стороны государственных структур</w:t>
            </w:r>
            <w:r>
              <w:rPr>
                <w:color w:val="000000"/>
              </w:rPr>
              <w:t>. Генерирования бизнес-идеи</w:t>
            </w:r>
          </w:p>
        </w:tc>
      </w:tr>
      <w:tr w:rsidR="00635EB2" w:rsidRPr="00DC11F5" w:rsidTr="00945E97">
        <w:tc>
          <w:tcPr>
            <w:tcW w:w="804" w:type="dxa"/>
          </w:tcPr>
          <w:p w:rsidR="00635EB2" w:rsidRPr="007B023B" w:rsidRDefault="00635EB2" w:rsidP="000D340F">
            <w:r>
              <w:t>2.</w:t>
            </w:r>
          </w:p>
        </w:tc>
        <w:tc>
          <w:tcPr>
            <w:tcW w:w="2706" w:type="dxa"/>
          </w:tcPr>
          <w:p w:rsidR="00635EB2" w:rsidRPr="00663825" w:rsidRDefault="00635EB2" w:rsidP="00945E97">
            <w:pPr>
              <w:rPr>
                <w:color w:val="000000"/>
              </w:rPr>
            </w:pPr>
            <w:r w:rsidRPr="00663825">
              <w:rPr>
                <w:color w:val="000000"/>
              </w:rPr>
              <w:t>Юридическое оформление предприятия. Личность предпринимателя.</w:t>
            </w:r>
          </w:p>
        </w:tc>
        <w:tc>
          <w:tcPr>
            <w:tcW w:w="6270" w:type="dxa"/>
          </w:tcPr>
          <w:p w:rsidR="00635EB2" w:rsidRPr="009676E8" w:rsidRDefault="00635EB2" w:rsidP="005E7FE7">
            <w:pPr>
              <w:jc w:val="both"/>
            </w:pPr>
            <w:r w:rsidRPr="00663825">
              <w:rPr>
                <w:color w:val="000000"/>
              </w:rPr>
              <w:t xml:space="preserve">Способы создания собственного дела. Юридическое оформление предприятия. </w:t>
            </w:r>
            <w:hyperlink r:id="rId5" w:anchor="a51" w:history="1">
              <w:r w:rsidRPr="00663825">
                <w:rPr>
                  <w:rStyle w:val="Hyperlink"/>
                  <w:color w:val="000000"/>
                  <w:u w:val="none"/>
                </w:rPr>
                <w:t xml:space="preserve"> Подготовка документов для государственной регистрации в регистрирующий орган</w:t>
              </w:r>
            </w:hyperlink>
            <w:r w:rsidRPr="00663825">
              <w:rPr>
                <w:rStyle w:val="Hyperlink"/>
                <w:color w:val="000000"/>
                <w:u w:val="none"/>
              </w:rPr>
              <w:t xml:space="preserve">. </w:t>
            </w:r>
            <w:hyperlink r:id="rId6" w:anchor="a52" w:history="1">
              <w:r w:rsidRPr="00663825">
                <w:rPr>
                  <w:rStyle w:val="Hyperlink"/>
                  <w:color w:val="000000"/>
                  <w:u w:val="none"/>
                </w:rPr>
                <w:t xml:space="preserve"> Сдача документов в регистрирующий орган</w:t>
              </w:r>
            </w:hyperlink>
            <w:r w:rsidRPr="00663825">
              <w:rPr>
                <w:rStyle w:val="Hyperlink"/>
                <w:color w:val="000000"/>
                <w:u w:val="none"/>
              </w:rPr>
              <w:t xml:space="preserve">. </w:t>
            </w:r>
            <w:hyperlink r:id="rId7" w:anchor="a53" w:history="1">
              <w:r w:rsidRPr="00663825">
                <w:rPr>
                  <w:rStyle w:val="Hyperlink"/>
                  <w:color w:val="000000"/>
                  <w:u w:val="none"/>
                </w:rPr>
                <w:t xml:space="preserve"> Получение документов из Налоговой инспекции</w:t>
              </w:r>
            </w:hyperlink>
            <w:r w:rsidRPr="00663825">
              <w:rPr>
                <w:rStyle w:val="Hyperlink"/>
                <w:color w:val="000000"/>
                <w:u w:val="none"/>
              </w:rPr>
              <w:t xml:space="preserve">. </w:t>
            </w:r>
            <w:hyperlink r:id="rId8" w:anchor="a55" w:history="1">
              <w:r w:rsidRPr="00663825">
                <w:rPr>
                  <w:rStyle w:val="Hyperlink"/>
                  <w:color w:val="000000"/>
                  <w:u w:val="none"/>
                </w:rPr>
                <w:t xml:space="preserve"> Открытие расчетного счета</w:t>
              </w:r>
            </w:hyperlink>
            <w:r w:rsidRPr="00663825">
              <w:rPr>
                <w:rStyle w:val="Hyperlink"/>
                <w:color w:val="000000"/>
                <w:u w:val="none"/>
              </w:rPr>
              <w:t xml:space="preserve">. </w:t>
            </w:r>
            <w:hyperlink r:id="rId9" w:anchor="a6" w:history="1">
              <w:r w:rsidRPr="00663825">
                <w:rPr>
                  <w:rStyle w:val="Hyperlink"/>
                  <w:color w:val="000000"/>
                  <w:u w:val="none"/>
                </w:rPr>
                <w:t xml:space="preserve"> Выбор системы налогообложения</w:t>
              </w:r>
            </w:hyperlink>
            <w:r w:rsidRPr="00663825">
              <w:rPr>
                <w:rStyle w:val="Hyperlink"/>
                <w:color w:val="000000"/>
                <w:u w:val="none"/>
              </w:rPr>
              <w:t>ОПФ</w:t>
            </w:r>
            <w:r>
              <w:rPr>
                <w:rStyle w:val="Hyperlink"/>
                <w:color w:val="000000"/>
                <w:u w:val="none"/>
              </w:rPr>
              <w:t xml:space="preserve">. </w:t>
            </w:r>
            <w:r w:rsidRPr="00702444">
              <w:rPr>
                <w:color w:val="000000"/>
              </w:rPr>
              <w:t>Личные черты предпринимателя: поиск возможностей и инициативность, упорство и настойчивость, готовность к риску.</w:t>
            </w:r>
          </w:p>
        </w:tc>
      </w:tr>
      <w:tr w:rsidR="00635EB2" w:rsidRPr="00DC11F5" w:rsidTr="00945E97">
        <w:trPr>
          <w:trHeight w:val="649"/>
        </w:trPr>
        <w:tc>
          <w:tcPr>
            <w:tcW w:w="804" w:type="dxa"/>
          </w:tcPr>
          <w:p w:rsidR="00635EB2" w:rsidRPr="007B023B" w:rsidRDefault="00635EB2" w:rsidP="00945E97">
            <w:pPr>
              <w:pStyle w:val="ListParagraph"/>
              <w:numPr>
                <w:ilvl w:val="0"/>
                <w:numId w:val="9"/>
              </w:numPr>
              <w:ind w:left="0"/>
              <w:jc w:val="both"/>
            </w:pPr>
            <w:r w:rsidRPr="007B023B">
              <w:t>3</w:t>
            </w:r>
            <w:r>
              <w:t>.</w:t>
            </w:r>
          </w:p>
        </w:tc>
        <w:tc>
          <w:tcPr>
            <w:tcW w:w="2706" w:type="dxa"/>
          </w:tcPr>
          <w:p w:rsidR="00635EB2" w:rsidRPr="00663825" w:rsidRDefault="00635EB2" w:rsidP="00945E97">
            <w:pPr>
              <w:rPr>
                <w:color w:val="000000"/>
              </w:rPr>
            </w:pPr>
            <w:r w:rsidRPr="00663825">
              <w:rPr>
                <w:color w:val="000000"/>
              </w:rPr>
              <w:t>Организация эффективной предпринимательской деятельности</w:t>
            </w:r>
          </w:p>
        </w:tc>
        <w:tc>
          <w:tcPr>
            <w:tcW w:w="6270" w:type="dxa"/>
          </w:tcPr>
          <w:p w:rsidR="00635EB2" w:rsidRPr="00702444" w:rsidRDefault="00635EB2" w:rsidP="00663825">
            <w:pPr>
              <w:rPr>
                <w:color w:val="000000"/>
              </w:rPr>
            </w:pPr>
            <w:r w:rsidRPr="00702444">
              <w:rPr>
                <w:color w:val="000000"/>
              </w:rPr>
              <w:t>Организационно-правовые формы коммерческих предприятий. Факторы, влияющие на выбор их организационно-правовой формы. Построение организационной структуры, типа коммерческого предприятия.</w:t>
            </w:r>
          </w:p>
          <w:p w:rsidR="00635EB2" w:rsidRPr="00254F49" w:rsidRDefault="00635EB2" w:rsidP="00663825">
            <w:pPr>
              <w:jc w:val="both"/>
            </w:pPr>
            <w:r w:rsidRPr="00702444">
              <w:rPr>
                <w:color w:val="000000"/>
              </w:rPr>
              <w:t xml:space="preserve">Базовые организационные формы: единоличная собственность, партнерство, корпорация. Преимущества и недостатки базовых форм в области способности к росту капитала, ответственности, контроля и налогообложения. Индивидуальное предпринимательство без образования юридического лица - форма предпринимательства граждан. Совмещение функций предпринимательства и менеджмента. </w:t>
            </w:r>
            <w:r w:rsidRPr="00702444">
              <w:t>Жизненный цикл предпринимательской организации. Механизм выживания в начальный период жизненного цикла организации. Проникновение в новые сферы деятельности. Диверсификация производства.</w:t>
            </w:r>
            <w:r>
              <w:t xml:space="preserve"> Виды договорных отношений.</w:t>
            </w:r>
          </w:p>
        </w:tc>
      </w:tr>
      <w:tr w:rsidR="00635EB2" w:rsidRPr="00DC11F5" w:rsidTr="00945E97">
        <w:tc>
          <w:tcPr>
            <w:tcW w:w="804" w:type="dxa"/>
          </w:tcPr>
          <w:p w:rsidR="00635EB2" w:rsidRPr="007B023B" w:rsidRDefault="00635EB2" w:rsidP="00945E97">
            <w:pPr>
              <w:pStyle w:val="ListParagraph"/>
              <w:numPr>
                <w:ilvl w:val="0"/>
                <w:numId w:val="9"/>
              </w:numPr>
              <w:ind w:left="0"/>
              <w:jc w:val="both"/>
            </w:pPr>
            <w:r w:rsidRPr="007B023B">
              <w:t>4</w:t>
            </w:r>
            <w:r>
              <w:t>.</w:t>
            </w:r>
          </w:p>
        </w:tc>
        <w:tc>
          <w:tcPr>
            <w:tcW w:w="2706" w:type="dxa"/>
          </w:tcPr>
          <w:p w:rsidR="00635EB2" w:rsidRPr="00663825" w:rsidRDefault="00635EB2" w:rsidP="00945E97">
            <w:pPr>
              <w:pStyle w:val="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6270" w:type="dxa"/>
          </w:tcPr>
          <w:p w:rsidR="00635EB2" w:rsidRPr="00254F49" w:rsidRDefault="00635EB2" w:rsidP="00443C1F">
            <w:pPr>
              <w:jc w:val="both"/>
            </w:pPr>
            <w:r w:rsidRPr="00702444">
              <w:rPr>
                <w:color w:val="000000"/>
              </w:rPr>
              <w:t>Источники привлечения финансирования на начало и развитие бизнеса. Сущность, цели и задачи финансового анализа. Анализ финансового состояния. Сущность, цели и задачи финансового анализа. Понятие и сущность финансовой устойчивости. Понятие и сущность ликвидности предприятия. Источники информации. Анализ структуры активов и пассивов. Отчет о финансовых результатах и их использовании Управление финансовой деятельностью предприятия. Организация и ведение бухгалтерского учета на предприятиях. Налогообложение предприятий.</w:t>
            </w:r>
            <w:r>
              <w:rPr>
                <w:color w:val="000000"/>
              </w:rPr>
              <w:t xml:space="preserve"> Производство.</w:t>
            </w:r>
          </w:p>
        </w:tc>
      </w:tr>
      <w:tr w:rsidR="00635EB2" w:rsidRPr="00DC11F5" w:rsidTr="00945E97">
        <w:tc>
          <w:tcPr>
            <w:tcW w:w="804" w:type="dxa"/>
          </w:tcPr>
          <w:p w:rsidR="00635EB2" w:rsidRPr="007B023B" w:rsidRDefault="00635EB2" w:rsidP="00945E97">
            <w:pPr>
              <w:pStyle w:val="ListParagraph"/>
              <w:numPr>
                <w:ilvl w:val="0"/>
                <w:numId w:val="9"/>
              </w:numPr>
              <w:ind w:left="0"/>
              <w:jc w:val="both"/>
            </w:pPr>
            <w:r w:rsidRPr="007B023B">
              <w:t>5</w:t>
            </w:r>
            <w:r>
              <w:t>.</w:t>
            </w:r>
          </w:p>
        </w:tc>
        <w:tc>
          <w:tcPr>
            <w:tcW w:w="2706" w:type="dxa"/>
          </w:tcPr>
          <w:p w:rsidR="00635EB2" w:rsidRPr="00663825" w:rsidRDefault="00635EB2" w:rsidP="00945E97">
            <w:pPr>
              <w:pStyle w:val="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6270" w:type="dxa"/>
          </w:tcPr>
          <w:p w:rsidR="00635EB2" w:rsidRPr="00254F49" w:rsidRDefault="00635EB2" w:rsidP="00443C1F">
            <w:pPr>
              <w:jc w:val="both"/>
              <w:rPr>
                <w:bCs/>
              </w:rPr>
            </w:pPr>
            <w:r w:rsidRPr="00702444">
              <w:t xml:space="preserve">Сущность предпринимательского риска. Условие неопределенности. Типы и виды рисков. Процесс управления предпринимательским риском. Виты потерь при наступлении риска. Методы и способы предотвращения риска: организационные, технические, правовые: страхование, залог, поручительство, создание резерва, распределение риска и др. </w:t>
            </w:r>
          </w:p>
        </w:tc>
      </w:tr>
      <w:tr w:rsidR="00635EB2" w:rsidRPr="00DC11F5" w:rsidTr="00945E97">
        <w:tc>
          <w:tcPr>
            <w:tcW w:w="804" w:type="dxa"/>
          </w:tcPr>
          <w:p w:rsidR="00635EB2" w:rsidRPr="007B023B" w:rsidRDefault="00635EB2" w:rsidP="00945E97">
            <w:pPr>
              <w:pStyle w:val="ListParagraph"/>
              <w:numPr>
                <w:ilvl w:val="0"/>
                <w:numId w:val="9"/>
              </w:numPr>
              <w:ind w:left="0"/>
              <w:jc w:val="both"/>
            </w:pPr>
            <w:r w:rsidRPr="007B023B">
              <w:t>6</w:t>
            </w:r>
            <w:r>
              <w:t>.</w:t>
            </w:r>
          </w:p>
        </w:tc>
        <w:tc>
          <w:tcPr>
            <w:tcW w:w="2706" w:type="dxa"/>
          </w:tcPr>
          <w:p w:rsidR="00635EB2" w:rsidRPr="00663825" w:rsidRDefault="00635EB2" w:rsidP="00945E97">
            <w:pPr>
              <w:pStyle w:val="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6270" w:type="dxa"/>
          </w:tcPr>
          <w:p w:rsidR="00635EB2" w:rsidRPr="007B023B" w:rsidRDefault="00635EB2" w:rsidP="00443C1F">
            <w:pPr>
              <w:jc w:val="both"/>
            </w:pPr>
            <w:r w:rsidRPr="00702444">
              <w:rPr>
                <w:color w:val="000000"/>
              </w:rPr>
              <w:t>Объекты управления собственным бизнесом: бизнес- результаты, бизнес-ресурсы, бизнес-процессы и бизнес- коммуникации. Позиции в бизнес-коммуникациях.. Добросовестные и недобросовестные бизнес-коммуникации. Управление внутрифирменными бизнес-процессами и бизнес-коммуникациями. Управление бизнес-коммуникациями с работниками фирмы. Внутрифирменное сотрудничество и соперничество работодателей с работниками. Коммуникации партнеров в общем бизнесе. Межфирменные бизнес- процессы и бизнес-коммуникации. Управление бизнес- коммуникациями с конкурентами. Управление бизнес- коммуникациями с потребителями. Управление инструментами бизнес-коммуникаций с потребителями. Управление коммерческими операциями. Условия совершения, фазы и виды коммерческих сделок. Управление коммуникациями партнеров в совместном бизнесе. Управление PR-деятельностью. Управление смежными бизнес-коммуникациями.</w:t>
            </w:r>
          </w:p>
        </w:tc>
      </w:tr>
      <w:tr w:rsidR="00635EB2" w:rsidRPr="00DC11F5" w:rsidTr="00945E97">
        <w:tc>
          <w:tcPr>
            <w:tcW w:w="804" w:type="dxa"/>
          </w:tcPr>
          <w:p w:rsidR="00635EB2" w:rsidRPr="007B023B" w:rsidRDefault="00635EB2" w:rsidP="00945E97">
            <w:pPr>
              <w:pStyle w:val="ListParagraph"/>
              <w:numPr>
                <w:ilvl w:val="0"/>
                <w:numId w:val="9"/>
              </w:numPr>
              <w:ind w:left="0"/>
              <w:jc w:val="both"/>
            </w:pPr>
            <w:r w:rsidRPr="007B023B">
              <w:t>7</w:t>
            </w:r>
            <w:r>
              <w:t>.</w:t>
            </w:r>
          </w:p>
        </w:tc>
        <w:tc>
          <w:tcPr>
            <w:tcW w:w="2706" w:type="dxa"/>
          </w:tcPr>
          <w:p w:rsidR="00635EB2" w:rsidRPr="00663825" w:rsidRDefault="00635EB2" w:rsidP="00945E97">
            <w:pPr>
              <w:pStyle w:val="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6270" w:type="dxa"/>
          </w:tcPr>
          <w:p w:rsidR="00635EB2" w:rsidRPr="007B023B" w:rsidRDefault="00635EB2" w:rsidP="00945E97">
            <w:pPr>
              <w:jc w:val="both"/>
            </w:pPr>
            <w:r w:rsidRPr="00702444">
              <w:rPr>
                <w:color w:val="000000"/>
              </w:rPr>
              <w:t>Малое предпринимательства как важный элемент рыночной экономики.Сущность малого предпринимательства. Основные признаки МП.Критерии отнесения предприятий к малым в мировой и отечественной практике. Механизм создания малого предприятия. Субъекты малого предпринимательства. Роль малых предприятий в создании новых рабочих мест. Роль малых предприятий в создании новой продукции. Мировые тенденции развития малого бизнеса. Уровень развития малого предпринимательства в России и резервы его роста.</w:t>
            </w:r>
          </w:p>
        </w:tc>
      </w:tr>
      <w:tr w:rsidR="00635EB2" w:rsidRPr="00DC11F5" w:rsidTr="00945E97">
        <w:tc>
          <w:tcPr>
            <w:tcW w:w="804" w:type="dxa"/>
          </w:tcPr>
          <w:p w:rsidR="00635EB2" w:rsidRPr="007B023B" w:rsidRDefault="00635EB2" w:rsidP="00945E97">
            <w:pPr>
              <w:pStyle w:val="ListParagraph"/>
              <w:numPr>
                <w:ilvl w:val="0"/>
                <w:numId w:val="9"/>
              </w:numPr>
              <w:ind w:left="0"/>
              <w:jc w:val="both"/>
            </w:pPr>
            <w:r w:rsidRPr="007B023B">
              <w:t>8</w:t>
            </w:r>
            <w:r>
              <w:t>.</w:t>
            </w:r>
          </w:p>
        </w:tc>
        <w:tc>
          <w:tcPr>
            <w:tcW w:w="2706" w:type="dxa"/>
          </w:tcPr>
          <w:p w:rsidR="00635EB2" w:rsidRPr="00663825" w:rsidRDefault="00635EB2" w:rsidP="00945E97">
            <w:r w:rsidRPr="00663825">
              <w:t>Прекращение предпринимательской деятельности</w:t>
            </w:r>
          </w:p>
        </w:tc>
        <w:tc>
          <w:tcPr>
            <w:tcW w:w="6270" w:type="dxa"/>
          </w:tcPr>
          <w:p w:rsidR="00635EB2" w:rsidRPr="007B023B" w:rsidRDefault="00635EB2" w:rsidP="00945E97">
            <w:pPr>
              <w:jc w:val="both"/>
            </w:pPr>
            <w:r w:rsidRPr="00702444">
              <w:t>Вероятность банкротства предпринимателя, причины банкротства. Разработка программы вывода организации из банкротства. Привлечение альтернативных источников и дополнительных средств для предупреждения банкротства. Процедуры банкротства: наблюдение, финансовое оздоровление, внешнее управление, конкурсное производство, мировое соглашение. Банкротство индивидуального предпринимателя</w:t>
            </w:r>
            <w:r>
              <w:t>. Добровольная ликвидация</w:t>
            </w:r>
          </w:p>
        </w:tc>
      </w:tr>
      <w:tr w:rsidR="00635EB2" w:rsidRPr="00DC11F5" w:rsidTr="00945E97">
        <w:tc>
          <w:tcPr>
            <w:tcW w:w="804" w:type="dxa"/>
          </w:tcPr>
          <w:p w:rsidR="00635EB2" w:rsidRPr="007B023B" w:rsidRDefault="00635EB2" w:rsidP="00945E97">
            <w:pPr>
              <w:pStyle w:val="ListParagraph"/>
              <w:numPr>
                <w:ilvl w:val="0"/>
                <w:numId w:val="9"/>
              </w:numPr>
              <w:ind w:left="0"/>
              <w:jc w:val="both"/>
            </w:pPr>
            <w:r w:rsidRPr="007B023B">
              <w:t>9</w:t>
            </w:r>
            <w:r>
              <w:t>.</w:t>
            </w:r>
          </w:p>
        </w:tc>
        <w:tc>
          <w:tcPr>
            <w:tcW w:w="2706" w:type="dxa"/>
          </w:tcPr>
          <w:p w:rsidR="00635EB2" w:rsidRPr="00663825" w:rsidRDefault="00635EB2" w:rsidP="00945E97">
            <w:r w:rsidRPr="00663825">
              <w:rPr>
                <w:color w:val="000000"/>
              </w:rPr>
              <w:t>Система государственной поддержки и регулирования малого бизнеса в России</w:t>
            </w:r>
          </w:p>
        </w:tc>
        <w:tc>
          <w:tcPr>
            <w:tcW w:w="6270" w:type="dxa"/>
          </w:tcPr>
          <w:p w:rsidR="00635EB2" w:rsidRPr="007B023B" w:rsidRDefault="00635EB2" w:rsidP="00945E97">
            <w:pPr>
              <w:jc w:val="both"/>
            </w:pPr>
            <w:r w:rsidRPr="00702444">
              <w:rPr>
                <w:color w:val="000000"/>
              </w:rPr>
              <w:t>Основные формы государственной поддержки и регулировании малого предпринимательства. Система государственной поддержки малого предпринимательства в России. Региональные и муниципальные программы поддержки субъектов малых предприятий, Основные проблемы дальнейшего развития малого предпринимательства в России и пути их решения. Организации инфраструктуры поддержки малого и среднего предпринимательства. Государственное налоговое регулирование малых предприятий. Роль государственных программ поддержки малого бизнеса, расширении доступа его к источникам финансирования.</w:t>
            </w:r>
          </w:p>
        </w:tc>
      </w:tr>
    </w:tbl>
    <w:p w:rsidR="00635EB2" w:rsidRDefault="00635EB2" w:rsidP="00663825">
      <w:pPr>
        <w:autoSpaceDE w:val="0"/>
        <w:autoSpaceDN w:val="0"/>
        <w:adjustRightInd w:val="0"/>
        <w:rPr>
          <w:b/>
        </w:rPr>
      </w:pPr>
    </w:p>
    <w:p w:rsidR="00635EB2" w:rsidRPr="00DC11F5" w:rsidRDefault="00635EB2" w:rsidP="0099483A">
      <w:pPr>
        <w:autoSpaceDE w:val="0"/>
        <w:autoSpaceDN w:val="0"/>
        <w:adjustRightInd w:val="0"/>
        <w:rPr>
          <w:b/>
        </w:rPr>
      </w:pPr>
      <w:r w:rsidRPr="00DC11F5">
        <w:rPr>
          <w:b/>
        </w:rPr>
        <w:t>4.2.2. Содержание практических занятий</w:t>
      </w:r>
    </w:p>
    <w:p w:rsidR="00635EB2" w:rsidRPr="00DC11F5" w:rsidRDefault="00635EB2"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119"/>
        <w:gridCol w:w="6095"/>
      </w:tblGrid>
      <w:tr w:rsidR="00635EB2" w:rsidRPr="002D0F2F" w:rsidTr="008D74B1">
        <w:tc>
          <w:tcPr>
            <w:tcW w:w="817" w:type="dxa"/>
          </w:tcPr>
          <w:p w:rsidR="00635EB2" w:rsidRPr="002D0F2F" w:rsidRDefault="00635EB2" w:rsidP="00A96FF5">
            <w:pPr>
              <w:jc w:val="center"/>
              <w:rPr>
                <w:b/>
              </w:rPr>
            </w:pPr>
            <w:r w:rsidRPr="002D0F2F">
              <w:rPr>
                <w:b/>
              </w:rPr>
              <w:t>№ п/п</w:t>
            </w:r>
          </w:p>
        </w:tc>
        <w:tc>
          <w:tcPr>
            <w:tcW w:w="3119" w:type="dxa"/>
          </w:tcPr>
          <w:p w:rsidR="00635EB2" w:rsidRPr="002D0F2F" w:rsidRDefault="00635EB2" w:rsidP="00A96FF5">
            <w:pPr>
              <w:jc w:val="center"/>
              <w:rPr>
                <w:b/>
              </w:rPr>
            </w:pPr>
            <w:r w:rsidRPr="002D0F2F">
              <w:rPr>
                <w:b/>
              </w:rPr>
              <w:t>Наименование темы (раздела) дисциплины</w:t>
            </w:r>
          </w:p>
        </w:tc>
        <w:tc>
          <w:tcPr>
            <w:tcW w:w="6095" w:type="dxa"/>
          </w:tcPr>
          <w:p w:rsidR="00635EB2" w:rsidRPr="002D0F2F" w:rsidRDefault="00635EB2" w:rsidP="002D0F2F">
            <w:pPr>
              <w:jc w:val="center"/>
              <w:rPr>
                <w:b/>
              </w:rPr>
            </w:pPr>
            <w:r w:rsidRPr="002D0F2F">
              <w:rPr>
                <w:b/>
              </w:rPr>
              <w:t>Содержание п</w:t>
            </w:r>
            <w:r>
              <w:rPr>
                <w:b/>
              </w:rPr>
              <w:t>рактического занятия</w:t>
            </w:r>
          </w:p>
        </w:tc>
      </w:tr>
      <w:tr w:rsidR="00635EB2" w:rsidRPr="002D0F2F" w:rsidTr="008D74B1">
        <w:tc>
          <w:tcPr>
            <w:tcW w:w="817" w:type="dxa"/>
          </w:tcPr>
          <w:p w:rsidR="00635EB2" w:rsidRPr="007B023B" w:rsidRDefault="00635EB2" w:rsidP="001D4596">
            <w:pPr>
              <w:ind w:left="360"/>
            </w:pPr>
            <w:r>
              <w:t>1</w:t>
            </w:r>
          </w:p>
        </w:tc>
        <w:tc>
          <w:tcPr>
            <w:tcW w:w="3119" w:type="dxa"/>
          </w:tcPr>
          <w:p w:rsidR="00635EB2" w:rsidRPr="00663825" w:rsidRDefault="00635EB2" w:rsidP="00945E97">
            <w:pPr>
              <w:rPr>
                <w:color w:val="000000"/>
              </w:rPr>
            </w:pPr>
            <w:r w:rsidRPr="00663825">
              <w:rPr>
                <w:color w:val="000000"/>
              </w:rPr>
              <w:t>Предпринимательская идея и процесс создания предприятия</w:t>
            </w:r>
          </w:p>
        </w:tc>
        <w:tc>
          <w:tcPr>
            <w:tcW w:w="6095" w:type="dxa"/>
          </w:tcPr>
          <w:p w:rsidR="00635EB2" w:rsidRPr="001D4596" w:rsidRDefault="00635EB2" w:rsidP="001D4596">
            <w:pPr>
              <w:rPr>
                <w:color w:val="000000"/>
              </w:rPr>
            </w:pPr>
            <w:r w:rsidRPr="00702444">
              <w:t>Предпринимательская идея и ее выбор.</w:t>
            </w:r>
          </w:p>
          <w:p w:rsidR="00635EB2" w:rsidRPr="001D4596" w:rsidRDefault="00635EB2" w:rsidP="001D4596">
            <w:pPr>
              <w:rPr>
                <w:color w:val="000000"/>
              </w:rPr>
            </w:pPr>
            <w:r w:rsidRPr="001D4596">
              <w:rPr>
                <w:color w:val="000000"/>
              </w:rPr>
              <w:t xml:space="preserve">Определение возможностей в бизнесе и поиск бизнес-идей. </w:t>
            </w:r>
          </w:p>
          <w:p w:rsidR="00635EB2" w:rsidRPr="00702444" w:rsidRDefault="00635EB2" w:rsidP="001D4596">
            <w:r w:rsidRPr="00702444">
              <w:t xml:space="preserve">Мотивация собственного дела и условия, необходимые для его создания. Оценка стартовых условий. </w:t>
            </w:r>
          </w:p>
          <w:p w:rsidR="00635EB2" w:rsidRPr="001D4596" w:rsidRDefault="00635EB2" w:rsidP="001D4596">
            <w:pPr>
              <w:rPr>
                <w:color w:val="000000"/>
              </w:rPr>
            </w:pPr>
            <w:r w:rsidRPr="00702444">
              <w:t>Освоение свободной рыночной ниши. Выбор целевого рынка.</w:t>
            </w:r>
          </w:p>
          <w:p w:rsidR="00635EB2" w:rsidRPr="001D4596" w:rsidRDefault="00635EB2" w:rsidP="001D4596">
            <w:pPr>
              <w:rPr>
                <w:color w:val="000000"/>
              </w:rPr>
            </w:pPr>
            <w:r w:rsidRPr="001D4596">
              <w:rPr>
                <w:color w:val="000000"/>
              </w:rPr>
              <w:t>Способы создания собственного дела.</w:t>
            </w:r>
          </w:p>
          <w:p w:rsidR="00635EB2" w:rsidRPr="001D4596" w:rsidRDefault="00635EB2" w:rsidP="001D4596">
            <w:pPr>
              <w:rPr>
                <w:rStyle w:val="Hyperlink"/>
                <w:color w:val="000000"/>
              </w:rPr>
            </w:pPr>
            <w:r w:rsidRPr="00702444">
              <w:t>Составление бизнес-плана</w:t>
            </w:r>
            <w:r w:rsidRPr="001D4596">
              <w:rPr>
                <w:rStyle w:val="Hyperlink"/>
                <w:color w:val="000000"/>
              </w:rPr>
              <w:t xml:space="preserve">. </w:t>
            </w:r>
          </w:p>
          <w:p w:rsidR="00635EB2" w:rsidRPr="001D4596" w:rsidRDefault="00635EB2" w:rsidP="001D4596">
            <w:pPr>
              <w:rPr>
                <w:color w:val="000000"/>
              </w:rPr>
            </w:pPr>
            <w:r w:rsidRPr="001D4596">
              <w:rPr>
                <w:color w:val="000000"/>
              </w:rPr>
              <w:t>Виды предпринимательства</w:t>
            </w:r>
          </w:p>
          <w:p w:rsidR="00635EB2" w:rsidRPr="001D4596" w:rsidRDefault="00635EB2" w:rsidP="001D4596">
            <w:pPr>
              <w:rPr>
                <w:color w:val="000000"/>
              </w:rPr>
            </w:pPr>
            <w:r w:rsidRPr="00702444">
              <w:t>Экономическая самостоятельность предпринимателя</w:t>
            </w:r>
          </w:p>
          <w:p w:rsidR="00635EB2" w:rsidRPr="001D4596" w:rsidRDefault="00635EB2" w:rsidP="001D4596">
            <w:pPr>
              <w:rPr>
                <w:color w:val="000000"/>
              </w:rPr>
            </w:pPr>
            <w:r w:rsidRPr="001D4596">
              <w:rPr>
                <w:color w:val="000000"/>
              </w:rPr>
              <w:t xml:space="preserve">Предпринимательская среда: внешняя и внутренняя. </w:t>
            </w:r>
          </w:p>
          <w:p w:rsidR="00635EB2" w:rsidRPr="001D4596" w:rsidRDefault="00635EB2" w:rsidP="001D4596">
            <w:pPr>
              <w:rPr>
                <w:color w:val="000000"/>
              </w:rPr>
            </w:pPr>
            <w:r w:rsidRPr="001D4596">
              <w:rPr>
                <w:color w:val="000000"/>
              </w:rPr>
              <w:t xml:space="preserve">Обеспечение экономической свободы предпринимательства. </w:t>
            </w:r>
          </w:p>
          <w:p w:rsidR="00635EB2" w:rsidRPr="001D4596" w:rsidRDefault="00635EB2" w:rsidP="001D4596">
            <w:pPr>
              <w:rPr>
                <w:color w:val="000000"/>
              </w:rPr>
            </w:pPr>
            <w:r w:rsidRPr="00702444">
              <w:t>Виды ответственности предпринимателей: гражданская, административная и уголовная.</w:t>
            </w:r>
          </w:p>
          <w:p w:rsidR="00635EB2" w:rsidRPr="001D4596" w:rsidRDefault="00635EB2" w:rsidP="001D4596">
            <w:pPr>
              <w:rPr>
                <w:color w:val="000000"/>
                <w:u w:val="single"/>
              </w:rPr>
            </w:pPr>
            <w:r w:rsidRPr="001D4596">
              <w:rPr>
                <w:color w:val="000000"/>
              </w:rPr>
              <w:t>Гарантии предпринимательству со стороны государственных структур.</w:t>
            </w:r>
          </w:p>
        </w:tc>
      </w:tr>
      <w:tr w:rsidR="00635EB2" w:rsidRPr="002D0F2F" w:rsidTr="008D74B1">
        <w:tc>
          <w:tcPr>
            <w:tcW w:w="817" w:type="dxa"/>
          </w:tcPr>
          <w:p w:rsidR="00635EB2" w:rsidRPr="007B023B" w:rsidRDefault="00635EB2" w:rsidP="001D4596">
            <w:pPr>
              <w:ind w:left="360"/>
            </w:pPr>
            <w:r>
              <w:t>2</w:t>
            </w:r>
          </w:p>
        </w:tc>
        <w:tc>
          <w:tcPr>
            <w:tcW w:w="3119" w:type="dxa"/>
          </w:tcPr>
          <w:p w:rsidR="00635EB2" w:rsidRPr="00663825" w:rsidRDefault="00635EB2" w:rsidP="00945E97">
            <w:pPr>
              <w:rPr>
                <w:color w:val="000000"/>
              </w:rPr>
            </w:pPr>
            <w:r w:rsidRPr="00663825">
              <w:rPr>
                <w:color w:val="000000"/>
              </w:rPr>
              <w:t>Юридическое оформление предприятия. Личность предпринимателя.</w:t>
            </w:r>
          </w:p>
        </w:tc>
        <w:tc>
          <w:tcPr>
            <w:tcW w:w="6095" w:type="dxa"/>
          </w:tcPr>
          <w:p w:rsidR="00635EB2" w:rsidRPr="00702444" w:rsidRDefault="00635EB2" w:rsidP="001D4596">
            <w:r w:rsidRPr="00702444">
              <w:t>Подготовка документов для государственной регистрации.</w:t>
            </w:r>
          </w:p>
          <w:p w:rsidR="00635EB2" w:rsidRPr="00702444" w:rsidRDefault="00635EB2" w:rsidP="001D4596">
            <w:r w:rsidRPr="00702444">
              <w:t xml:space="preserve">Подготовка основных учредительных документов. Устав предприятия: структура, содержание разделов. </w:t>
            </w:r>
          </w:p>
          <w:p w:rsidR="00635EB2" w:rsidRPr="00702444" w:rsidRDefault="00635EB2" w:rsidP="001D4596">
            <w:r w:rsidRPr="00702444">
              <w:t xml:space="preserve">Другие учредительные документы в зависимости от формы предприятия (индивидуальное предпринимательство, коллективное, государственное). </w:t>
            </w:r>
          </w:p>
          <w:p w:rsidR="00635EB2" w:rsidRPr="00702444" w:rsidRDefault="00635EB2" w:rsidP="001D4596">
            <w:r w:rsidRPr="00702444">
              <w:t>Сдача документов в регистрирующий орган.</w:t>
            </w:r>
          </w:p>
          <w:p w:rsidR="00635EB2" w:rsidRPr="00702444" w:rsidRDefault="00635EB2" w:rsidP="001D4596">
            <w:r w:rsidRPr="00702444">
              <w:t>Получение документов из Налоговой инспекции. Выбор системы налогообложения.</w:t>
            </w:r>
          </w:p>
          <w:p w:rsidR="00635EB2" w:rsidRPr="00702444" w:rsidRDefault="00635EB2" w:rsidP="001D4596">
            <w:r w:rsidRPr="00702444">
              <w:t>Регистрация - порядок и условия ее проведения.</w:t>
            </w:r>
          </w:p>
          <w:p w:rsidR="00635EB2" w:rsidRDefault="00635EB2" w:rsidP="001D4596">
            <w:pPr>
              <w:rPr>
                <w:color w:val="000000"/>
              </w:rPr>
            </w:pPr>
            <w:r w:rsidRPr="00702444">
              <w:t>Открытие расчетного счета.</w:t>
            </w:r>
          </w:p>
          <w:p w:rsidR="00635EB2" w:rsidRPr="001D4596" w:rsidRDefault="00635EB2" w:rsidP="001D4596">
            <w:pPr>
              <w:rPr>
                <w:color w:val="000000"/>
              </w:rPr>
            </w:pPr>
            <w:r w:rsidRPr="001D4596">
              <w:rPr>
                <w:color w:val="000000"/>
              </w:rPr>
              <w:t xml:space="preserve">Личные черты предпринимателя: поиск возможностей и инициативность, упорство и настойчивость, готовность к риску. </w:t>
            </w:r>
          </w:p>
          <w:p w:rsidR="00635EB2" w:rsidRPr="001D4596" w:rsidRDefault="00635EB2" w:rsidP="001D4596">
            <w:pPr>
              <w:rPr>
                <w:color w:val="000000"/>
              </w:rPr>
            </w:pPr>
            <w:r w:rsidRPr="001D4596">
              <w:rPr>
                <w:color w:val="000000"/>
              </w:rPr>
              <w:t xml:space="preserve">Деловые черты предпринимателя: деловой опыт, творческий подход, напористость, кругозор, способность анализировать, правильно оценивать, максимизировать выводы, руководить. </w:t>
            </w:r>
          </w:p>
          <w:p w:rsidR="00635EB2" w:rsidRPr="001D4596" w:rsidRDefault="00635EB2" w:rsidP="001D4596">
            <w:pPr>
              <w:rPr>
                <w:color w:val="000000"/>
              </w:rPr>
            </w:pPr>
            <w:r w:rsidRPr="001D4596">
              <w:rPr>
                <w:color w:val="000000"/>
              </w:rPr>
              <w:t xml:space="preserve">Имидж предпринимателя. </w:t>
            </w:r>
          </w:p>
          <w:p w:rsidR="00635EB2" w:rsidRPr="001D4596" w:rsidRDefault="00635EB2" w:rsidP="001D4596">
            <w:pPr>
              <w:pStyle w:val="BodyTextIndent"/>
              <w:spacing w:after="0"/>
              <w:ind w:left="0"/>
              <w:jc w:val="both"/>
              <w:rPr>
                <w:lang w:val="ru-RU"/>
              </w:rPr>
            </w:pPr>
            <w:r w:rsidRPr="00702444">
              <w:rPr>
                <w:color w:val="000000"/>
              </w:rPr>
              <w:t>Культурапредпринимательства</w:t>
            </w:r>
          </w:p>
        </w:tc>
      </w:tr>
      <w:tr w:rsidR="00635EB2" w:rsidRPr="002D0F2F" w:rsidTr="008D74B1">
        <w:tc>
          <w:tcPr>
            <w:tcW w:w="817" w:type="dxa"/>
          </w:tcPr>
          <w:p w:rsidR="00635EB2" w:rsidRPr="007B023B" w:rsidRDefault="00635EB2" w:rsidP="00945E97">
            <w:pPr>
              <w:pStyle w:val="ListParagraph"/>
              <w:numPr>
                <w:ilvl w:val="0"/>
                <w:numId w:val="9"/>
              </w:numPr>
              <w:ind w:left="0"/>
              <w:jc w:val="both"/>
            </w:pPr>
            <w:r w:rsidRPr="007B023B">
              <w:t>3</w:t>
            </w:r>
          </w:p>
        </w:tc>
        <w:tc>
          <w:tcPr>
            <w:tcW w:w="3119" w:type="dxa"/>
          </w:tcPr>
          <w:p w:rsidR="00635EB2" w:rsidRPr="00663825" w:rsidRDefault="00635EB2" w:rsidP="00945E97">
            <w:pPr>
              <w:rPr>
                <w:color w:val="000000"/>
              </w:rPr>
            </w:pPr>
            <w:r w:rsidRPr="00663825">
              <w:rPr>
                <w:color w:val="000000"/>
              </w:rPr>
              <w:t>Организация эффективной предпринимательской деятельности</w:t>
            </w:r>
          </w:p>
        </w:tc>
        <w:tc>
          <w:tcPr>
            <w:tcW w:w="6095" w:type="dxa"/>
          </w:tcPr>
          <w:p w:rsidR="00635EB2" w:rsidRPr="001D4596" w:rsidRDefault="00635EB2" w:rsidP="001D4596">
            <w:pPr>
              <w:rPr>
                <w:color w:val="000000"/>
              </w:rPr>
            </w:pPr>
            <w:r w:rsidRPr="001D4596">
              <w:rPr>
                <w:color w:val="000000"/>
              </w:rPr>
              <w:t xml:space="preserve">Организационно-правовые формы коммерческих предприятий. Факторы, влияющие на выбор их организационно-правовой формы. </w:t>
            </w:r>
          </w:p>
          <w:p w:rsidR="00635EB2" w:rsidRPr="001D4596" w:rsidRDefault="00635EB2" w:rsidP="001D4596">
            <w:pPr>
              <w:rPr>
                <w:color w:val="000000"/>
              </w:rPr>
            </w:pPr>
            <w:r w:rsidRPr="001D4596">
              <w:rPr>
                <w:color w:val="000000"/>
              </w:rPr>
              <w:t>Построение организационной структуры, типа коммерческого предприятия.</w:t>
            </w:r>
          </w:p>
          <w:p w:rsidR="00635EB2" w:rsidRDefault="00635EB2" w:rsidP="001D4596">
            <w:pPr>
              <w:rPr>
                <w:color w:val="000000"/>
              </w:rPr>
            </w:pPr>
            <w:r w:rsidRPr="001D4596">
              <w:rPr>
                <w:color w:val="000000"/>
              </w:rPr>
              <w:t>Базовые организационные формы</w:t>
            </w:r>
          </w:p>
          <w:p w:rsidR="00635EB2" w:rsidRPr="00702444" w:rsidRDefault="00635EB2" w:rsidP="001D4596">
            <w:r w:rsidRPr="00702444">
              <w:t xml:space="preserve">Механизм выживания в начальный период жизненного цикла организации. </w:t>
            </w:r>
          </w:p>
          <w:p w:rsidR="00635EB2" w:rsidRPr="001D4596" w:rsidRDefault="00635EB2" w:rsidP="001D4596">
            <w:pPr>
              <w:rPr>
                <w:color w:val="000000"/>
              </w:rPr>
            </w:pPr>
            <w:r w:rsidRPr="00702444">
              <w:t xml:space="preserve">Проникновение в новые сферы деятельности. </w:t>
            </w:r>
          </w:p>
          <w:p w:rsidR="00635EB2" w:rsidRDefault="00635EB2" w:rsidP="001D4596">
            <w:pPr>
              <w:jc w:val="both"/>
            </w:pPr>
            <w:r w:rsidRPr="00702444">
              <w:t>Диверсификация производства.</w:t>
            </w:r>
          </w:p>
          <w:p w:rsidR="00635EB2" w:rsidRPr="00254F49" w:rsidRDefault="00635EB2" w:rsidP="001D4596">
            <w:pPr>
              <w:jc w:val="both"/>
            </w:pPr>
            <w:r>
              <w:t>Производственное предпринимательство. Традиционная модель производственного предпринимательства. Инновационная модель производственного предпринимательства. Инновации. Виды инноваций. Коммерческое предпринимательство. Виды посреднической деятельности. Финансовое предпринимательство. Консультационное предпринимательство0</w:t>
            </w:r>
          </w:p>
        </w:tc>
      </w:tr>
      <w:tr w:rsidR="00635EB2" w:rsidRPr="002D0F2F" w:rsidTr="008D74B1">
        <w:tc>
          <w:tcPr>
            <w:tcW w:w="817" w:type="dxa"/>
          </w:tcPr>
          <w:p w:rsidR="00635EB2" w:rsidRPr="007B023B" w:rsidRDefault="00635EB2" w:rsidP="00945E97">
            <w:pPr>
              <w:pStyle w:val="ListParagraph"/>
              <w:numPr>
                <w:ilvl w:val="0"/>
                <w:numId w:val="9"/>
              </w:numPr>
              <w:ind w:left="0"/>
              <w:jc w:val="both"/>
            </w:pPr>
            <w:r w:rsidRPr="007B023B">
              <w:t>4</w:t>
            </w:r>
          </w:p>
        </w:tc>
        <w:tc>
          <w:tcPr>
            <w:tcW w:w="3119" w:type="dxa"/>
          </w:tcPr>
          <w:p w:rsidR="00635EB2" w:rsidRPr="00663825" w:rsidRDefault="00635EB2" w:rsidP="00945E97">
            <w:pPr>
              <w:pStyle w:val="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6095" w:type="dxa"/>
          </w:tcPr>
          <w:p w:rsidR="00635EB2" w:rsidRPr="001D4596" w:rsidRDefault="00635EB2" w:rsidP="001D4596">
            <w:pPr>
              <w:ind w:left="33"/>
              <w:rPr>
                <w:color w:val="000000"/>
              </w:rPr>
            </w:pPr>
            <w:r w:rsidRPr="001D4596">
              <w:rPr>
                <w:color w:val="000000"/>
              </w:rPr>
              <w:t>Управление финансовой</w:t>
            </w:r>
            <w:r>
              <w:rPr>
                <w:color w:val="000000"/>
              </w:rPr>
              <w:t xml:space="preserve"> и хозяйственной </w:t>
            </w:r>
            <w:r w:rsidRPr="001D4596">
              <w:rPr>
                <w:color w:val="000000"/>
              </w:rPr>
              <w:t xml:space="preserve">деятельностью </w:t>
            </w:r>
          </w:p>
          <w:p w:rsidR="00635EB2" w:rsidRPr="001D4596" w:rsidRDefault="00635EB2" w:rsidP="001D4596">
            <w:pPr>
              <w:ind w:left="33"/>
              <w:rPr>
                <w:color w:val="000000"/>
              </w:rPr>
            </w:pPr>
            <w:r w:rsidRPr="001D4596">
              <w:rPr>
                <w:color w:val="000000"/>
              </w:rPr>
              <w:t xml:space="preserve">Сущность, цели и задачи финансового анализа. </w:t>
            </w:r>
          </w:p>
          <w:p w:rsidR="00635EB2" w:rsidRPr="001D4596" w:rsidRDefault="00635EB2" w:rsidP="001D4596">
            <w:pPr>
              <w:ind w:left="33"/>
              <w:rPr>
                <w:color w:val="000000"/>
              </w:rPr>
            </w:pPr>
            <w:r w:rsidRPr="001D4596">
              <w:rPr>
                <w:color w:val="000000"/>
              </w:rPr>
              <w:t>Анализ финансового состояния.</w:t>
            </w:r>
          </w:p>
          <w:p w:rsidR="00635EB2" w:rsidRPr="001D4596" w:rsidRDefault="00635EB2" w:rsidP="001D4596">
            <w:pPr>
              <w:ind w:left="33"/>
              <w:rPr>
                <w:color w:val="000000"/>
              </w:rPr>
            </w:pPr>
            <w:r w:rsidRPr="001D4596">
              <w:rPr>
                <w:color w:val="000000"/>
              </w:rPr>
              <w:t>Понятие прибыль, выручка</w:t>
            </w:r>
          </w:p>
          <w:p w:rsidR="00635EB2" w:rsidRPr="001D4596" w:rsidRDefault="00635EB2" w:rsidP="001D4596">
            <w:pPr>
              <w:ind w:left="33"/>
              <w:rPr>
                <w:color w:val="000000"/>
              </w:rPr>
            </w:pPr>
            <w:r w:rsidRPr="001D4596">
              <w:rPr>
                <w:color w:val="000000"/>
              </w:rPr>
              <w:t>Цена и ценовая политика</w:t>
            </w:r>
          </w:p>
          <w:p w:rsidR="00635EB2" w:rsidRPr="001D4596" w:rsidRDefault="00635EB2" w:rsidP="001D4596">
            <w:pPr>
              <w:ind w:left="33"/>
              <w:rPr>
                <w:color w:val="000000"/>
              </w:rPr>
            </w:pPr>
            <w:r w:rsidRPr="001D4596">
              <w:rPr>
                <w:color w:val="000000"/>
              </w:rPr>
              <w:t xml:space="preserve">Себестоимость  </w:t>
            </w:r>
          </w:p>
          <w:p w:rsidR="00635EB2" w:rsidRPr="001D4596" w:rsidRDefault="00635EB2" w:rsidP="001D4596">
            <w:pPr>
              <w:ind w:left="33"/>
              <w:rPr>
                <w:color w:val="000000"/>
              </w:rPr>
            </w:pPr>
            <w:r w:rsidRPr="001D4596">
              <w:rPr>
                <w:color w:val="000000"/>
              </w:rPr>
              <w:t xml:space="preserve">Сущность, цели и задачи финансового анализа. </w:t>
            </w:r>
          </w:p>
          <w:p w:rsidR="00635EB2" w:rsidRPr="001D4596" w:rsidRDefault="00635EB2" w:rsidP="001D4596">
            <w:pPr>
              <w:ind w:left="33"/>
              <w:rPr>
                <w:color w:val="000000"/>
              </w:rPr>
            </w:pPr>
            <w:r>
              <w:rPr>
                <w:color w:val="000000"/>
              </w:rPr>
              <w:t>Ф</w:t>
            </w:r>
            <w:r w:rsidRPr="001D4596">
              <w:rPr>
                <w:color w:val="000000"/>
              </w:rPr>
              <w:t>инансов</w:t>
            </w:r>
            <w:r>
              <w:rPr>
                <w:color w:val="000000"/>
              </w:rPr>
              <w:t>ая</w:t>
            </w:r>
            <w:r w:rsidRPr="001D4596">
              <w:rPr>
                <w:color w:val="000000"/>
              </w:rPr>
              <w:t xml:space="preserve"> устойчивост</w:t>
            </w:r>
            <w:r>
              <w:rPr>
                <w:color w:val="000000"/>
              </w:rPr>
              <w:t>ь</w:t>
            </w:r>
            <w:r w:rsidRPr="001D4596">
              <w:rPr>
                <w:color w:val="000000"/>
              </w:rPr>
              <w:t xml:space="preserve">. </w:t>
            </w:r>
          </w:p>
          <w:p w:rsidR="00635EB2" w:rsidRPr="001D4596" w:rsidRDefault="00635EB2" w:rsidP="001D4596">
            <w:pPr>
              <w:ind w:left="33"/>
              <w:rPr>
                <w:color w:val="000000"/>
              </w:rPr>
            </w:pPr>
            <w:r>
              <w:rPr>
                <w:color w:val="000000"/>
              </w:rPr>
              <w:t>Л</w:t>
            </w:r>
            <w:r w:rsidRPr="001D4596">
              <w:rPr>
                <w:color w:val="000000"/>
              </w:rPr>
              <w:t>иквидност</w:t>
            </w:r>
            <w:r>
              <w:rPr>
                <w:color w:val="000000"/>
              </w:rPr>
              <w:t>ь</w:t>
            </w:r>
            <w:r w:rsidRPr="001D4596">
              <w:rPr>
                <w:color w:val="000000"/>
              </w:rPr>
              <w:t xml:space="preserve"> предприятия. </w:t>
            </w:r>
          </w:p>
          <w:p w:rsidR="00635EB2" w:rsidRPr="001D4596" w:rsidRDefault="00635EB2" w:rsidP="001D4596">
            <w:pPr>
              <w:ind w:left="33"/>
              <w:rPr>
                <w:color w:val="000000"/>
              </w:rPr>
            </w:pPr>
            <w:r w:rsidRPr="001D4596">
              <w:rPr>
                <w:color w:val="000000"/>
              </w:rPr>
              <w:t xml:space="preserve">Отчет о финансовых результатах и их использовании предприятия. </w:t>
            </w:r>
          </w:p>
          <w:p w:rsidR="00635EB2" w:rsidRPr="001D4596" w:rsidRDefault="00635EB2" w:rsidP="001D4596">
            <w:pPr>
              <w:ind w:left="33"/>
              <w:rPr>
                <w:color w:val="000000"/>
              </w:rPr>
            </w:pPr>
            <w:r w:rsidRPr="001D4596">
              <w:rPr>
                <w:color w:val="000000"/>
              </w:rPr>
              <w:t xml:space="preserve">Организация и ведение бухгалтерского учета на предприятиях. </w:t>
            </w:r>
          </w:p>
          <w:p w:rsidR="00635EB2" w:rsidRPr="00254F49" w:rsidRDefault="00635EB2" w:rsidP="001D4596">
            <w:pPr>
              <w:ind w:left="33"/>
              <w:jc w:val="both"/>
            </w:pPr>
            <w:r w:rsidRPr="00702444">
              <w:rPr>
                <w:color w:val="000000"/>
              </w:rPr>
              <w:t>Налогообложение предприятий</w:t>
            </w:r>
          </w:p>
        </w:tc>
      </w:tr>
      <w:tr w:rsidR="00635EB2" w:rsidRPr="002D0F2F" w:rsidTr="008D74B1">
        <w:tc>
          <w:tcPr>
            <w:tcW w:w="817" w:type="dxa"/>
          </w:tcPr>
          <w:p w:rsidR="00635EB2" w:rsidRPr="007B023B" w:rsidRDefault="00635EB2" w:rsidP="00945E97">
            <w:pPr>
              <w:pStyle w:val="ListParagraph"/>
              <w:numPr>
                <w:ilvl w:val="0"/>
                <w:numId w:val="9"/>
              </w:numPr>
              <w:ind w:left="0"/>
              <w:jc w:val="both"/>
            </w:pPr>
            <w:r w:rsidRPr="007B023B">
              <w:t>5</w:t>
            </w:r>
          </w:p>
        </w:tc>
        <w:tc>
          <w:tcPr>
            <w:tcW w:w="3119" w:type="dxa"/>
          </w:tcPr>
          <w:p w:rsidR="00635EB2" w:rsidRPr="00663825" w:rsidRDefault="00635EB2" w:rsidP="00945E97">
            <w:pPr>
              <w:pStyle w:val="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6095" w:type="dxa"/>
          </w:tcPr>
          <w:p w:rsidR="00635EB2" w:rsidRPr="00702444" w:rsidRDefault="00635EB2" w:rsidP="005B327C">
            <w:pPr>
              <w:ind w:left="33"/>
            </w:pPr>
            <w:r w:rsidRPr="00702444">
              <w:t xml:space="preserve">Типы и виды </w:t>
            </w:r>
            <w:r>
              <w:t xml:space="preserve">предпринимательских </w:t>
            </w:r>
            <w:r w:rsidRPr="00702444">
              <w:t xml:space="preserve">рисков. </w:t>
            </w:r>
          </w:p>
          <w:p w:rsidR="00635EB2" w:rsidRPr="00702444" w:rsidRDefault="00635EB2" w:rsidP="005B327C">
            <w:pPr>
              <w:ind w:left="33"/>
            </w:pPr>
            <w:r w:rsidRPr="00702444">
              <w:t xml:space="preserve">Процесс управления предпринимательским риском. Виды потерь при наступлении риска. </w:t>
            </w:r>
          </w:p>
          <w:p w:rsidR="00635EB2" w:rsidRPr="00702444" w:rsidRDefault="00635EB2" w:rsidP="005B327C">
            <w:pPr>
              <w:ind w:left="33"/>
            </w:pPr>
            <w:r w:rsidRPr="00702444">
              <w:t>Методы и способы предотвращения риска: организационные, технические, правовые: страхование, залог, поручительство, создание резерва, распределение риска и др.</w:t>
            </w:r>
          </w:p>
          <w:p w:rsidR="00635EB2" w:rsidRPr="005B327C" w:rsidRDefault="00635EB2" w:rsidP="005B327C">
            <w:pPr>
              <w:ind w:left="33"/>
              <w:jc w:val="both"/>
              <w:rPr>
                <w:bCs/>
              </w:rPr>
            </w:pPr>
            <w:r>
              <w:t>Риск менеджмент.</w:t>
            </w:r>
          </w:p>
        </w:tc>
      </w:tr>
      <w:tr w:rsidR="00635EB2" w:rsidRPr="002D0F2F" w:rsidTr="008D74B1">
        <w:tc>
          <w:tcPr>
            <w:tcW w:w="817" w:type="dxa"/>
          </w:tcPr>
          <w:p w:rsidR="00635EB2" w:rsidRPr="007B023B" w:rsidRDefault="00635EB2" w:rsidP="00945E97">
            <w:pPr>
              <w:pStyle w:val="ListParagraph"/>
              <w:numPr>
                <w:ilvl w:val="0"/>
                <w:numId w:val="9"/>
              </w:numPr>
              <w:ind w:left="0"/>
              <w:jc w:val="both"/>
            </w:pPr>
            <w:r w:rsidRPr="007B023B">
              <w:t>6</w:t>
            </w:r>
          </w:p>
        </w:tc>
        <w:tc>
          <w:tcPr>
            <w:tcW w:w="3119" w:type="dxa"/>
          </w:tcPr>
          <w:p w:rsidR="00635EB2" w:rsidRPr="00663825" w:rsidRDefault="00635EB2" w:rsidP="00945E97">
            <w:pPr>
              <w:pStyle w:val="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6095" w:type="dxa"/>
          </w:tcPr>
          <w:p w:rsidR="00635EB2" w:rsidRPr="005B327C" w:rsidRDefault="00635EB2" w:rsidP="005B327C">
            <w:pPr>
              <w:ind w:left="33"/>
              <w:rPr>
                <w:color w:val="000000"/>
              </w:rPr>
            </w:pPr>
            <w:r w:rsidRPr="005B327C">
              <w:rPr>
                <w:color w:val="000000"/>
              </w:rPr>
              <w:t>Понятие бизнес процесс</w:t>
            </w:r>
          </w:p>
          <w:p w:rsidR="00635EB2" w:rsidRPr="005B327C" w:rsidRDefault="00635EB2" w:rsidP="005B327C">
            <w:pPr>
              <w:ind w:left="33"/>
              <w:rPr>
                <w:color w:val="000000"/>
              </w:rPr>
            </w:pPr>
            <w:r w:rsidRPr="005B327C">
              <w:rPr>
                <w:color w:val="000000"/>
              </w:rPr>
              <w:t>Бизнес-коммуникации.</w:t>
            </w:r>
          </w:p>
          <w:p w:rsidR="00635EB2" w:rsidRPr="005B327C" w:rsidRDefault="00635EB2" w:rsidP="005B327C">
            <w:pPr>
              <w:ind w:left="33"/>
              <w:rPr>
                <w:color w:val="000000"/>
              </w:rPr>
            </w:pPr>
            <w:r w:rsidRPr="005B327C">
              <w:rPr>
                <w:color w:val="000000"/>
              </w:rPr>
              <w:t xml:space="preserve">. Добросовестные и недобросовестные бизнес-коммуникации. </w:t>
            </w:r>
          </w:p>
          <w:p w:rsidR="00635EB2" w:rsidRPr="005B327C" w:rsidRDefault="00635EB2" w:rsidP="005B327C">
            <w:pPr>
              <w:ind w:left="33"/>
              <w:rPr>
                <w:color w:val="000000"/>
              </w:rPr>
            </w:pPr>
            <w:r w:rsidRPr="005B327C">
              <w:rPr>
                <w:color w:val="000000"/>
              </w:rPr>
              <w:t xml:space="preserve">Управление внутрифирменными бизнес-процессами и бизнес-коммуникациями. </w:t>
            </w:r>
          </w:p>
          <w:p w:rsidR="00635EB2" w:rsidRPr="005B327C" w:rsidRDefault="00635EB2" w:rsidP="005B327C">
            <w:pPr>
              <w:ind w:left="33"/>
              <w:rPr>
                <w:color w:val="000000"/>
              </w:rPr>
            </w:pPr>
            <w:r w:rsidRPr="005B327C">
              <w:rPr>
                <w:color w:val="000000"/>
              </w:rPr>
              <w:t xml:space="preserve">Управление бизнес-коммуникациями с работниками фирмы. </w:t>
            </w:r>
          </w:p>
          <w:p w:rsidR="00635EB2" w:rsidRPr="005B327C" w:rsidRDefault="00635EB2" w:rsidP="005B327C">
            <w:pPr>
              <w:ind w:left="33"/>
              <w:rPr>
                <w:color w:val="000000"/>
              </w:rPr>
            </w:pPr>
            <w:r w:rsidRPr="005B327C">
              <w:rPr>
                <w:color w:val="000000"/>
              </w:rPr>
              <w:t xml:space="preserve">Управление коммуникациями партнеров в совместном бизнесе. </w:t>
            </w:r>
          </w:p>
          <w:p w:rsidR="00635EB2" w:rsidRPr="005B327C" w:rsidRDefault="00635EB2" w:rsidP="005B327C">
            <w:pPr>
              <w:ind w:left="33"/>
              <w:rPr>
                <w:color w:val="000000"/>
              </w:rPr>
            </w:pPr>
            <w:r w:rsidRPr="005B327C">
              <w:rPr>
                <w:color w:val="000000"/>
              </w:rPr>
              <w:t xml:space="preserve">Межфирменные бизнес- процессы и бизнес-коммуникации:управление бизнес- коммуникациями с конкурентами,управление бизнес- коммуникациями с потребителями. </w:t>
            </w:r>
          </w:p>
          <w:p w:rsidR="00635EB2" w:rsidRPr="008D74B1" w:rsidRDefault="00635EB2" w:rsidP="005E7FE7">
            <w:pPr>
              <w:pStyle w:val="ListParagraph"/>
              <w:ind w:left="33"/>
            </w:pPr>
            <w:r>
              <w:t>Управление бизнес-процессами.</w:t>
            </w:r>
          </w:p>
        </w:tc>
      </w:tr>
      <w:tr w:rsidR="00635EB2" w:rsidRPr="002D0F2F" w:rsidTr="008D74B1">
        <w:tc>
          <w:tcPr>
            <w:tcW w:w="817" w:type="dxa"/>
          </w:tcPr>
          <w:p w:rsidR="00635EB2" w:rsidRPr="007B023B" w:rsidRDefault="00635EB2" w:rsidP="00945E97">
            <w:pPr>
              <w:pStyle w:val="ListParagraph"/>
              <w:numPr>
                <w:ilvl w:val="0"/>
                <w:numId w:val="9"/>
              </w:numPr>
              <w:ind w:left="0"/>
              <w:jc w:val="both"/>
            </w:pPr>
            <w:r w:rsidRPr="007B023B">
              <w:t>7</w:t>
            </w:r>
          </w:p>
        </w:tc>
        <w:tc>
          <w:tcPr>
            <w:tcW w:w="3119" w:type="dxa"/>
          </w:tcPr>
          <w:p w:rsidR="00635EB2" w:rsidRPr="00663825" w:rsidRDefault="00635EB2" w:rsidP="00945E97">
            <w:pPr>
              <w:pStyle w:val="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6095" w:type="dxa"/>
          </w:tcPr>
          <w:p w:rsidR="00635EB2" w:rsidRPr="005B327C" w:rsidRDefault="00635EB2" w:rsidP="00945E97">
            <w:pPr>
              <w:rPr>
                <w:color w:val="000000"/>
              </w:rPr>
            </w:pPr>
            <w:r w:rsidRPr="005B327C">
              <w:rPr>
                <w:color w:val="000000"/>
              </w:rPr>
              <w:t>Малое предприятие как особый хозяйствующий субъект рыночной экономики.</w:t>
            </w:r>
          </w:p>
          <w:p w:rsidR="00635EB2" w:rsidRPr="005B327C" w:rsidRDefault="00635EB2" w:rsidP="005B327C">
            <w:pPr>
              <w:rPr>
                <w:color w:val="000000"/>
              </w:rPr>
            </w:pPr>
            <w:r w:rsidRPr="005B327C">
              <w:rPr>
                <w:color w:val="000000"/>
              </w:rPr>
              <w:t xml:space="preserve">Малые предприятия- наиболее характерная форма организации малого бизнеса. </w:t>
            </w:r>
          </w:p>
          <w:p w:rsidR="00635EB2" w:rsidRPr="005B327C" w:rsidRDefault="00635EB2" w:rsidP="005B327C">
            <w:pPr>
              <w:rPr>
                <w:color w:val="000000"/>
              </w:rPr>
            </w:pPr>
            <w:r w:rsidRPr="005B327C">
              <w:rPr>
                <w:color w:val="000000"/>
              </w:rPr>
              <w:t xml:space="preserve">Виды предпринимательской деятельности, характерные для малого бизнеса </w:t>
            </w:r>
          </w:p>
          <w:p w:rsidR="00635EB2" w:rsidRPr="005B327C" w:rsidRDefault="00635EB2" w:rsidP="005B327C">
            <w:pPr>
              <w:rPr>
                <w:color w:val="000000"/>
              </w:rPr>
            </w:pPr>
            <w:r w:rsidRPr="005B327C">
              <w:rPr>
                <w:color w:val="000000"/>
              </w:rPr>
              <w:t>Организационно-правовые аспекты создания малого предприятия. .</w:t>
            </w:r>
          </w:p>
          <w:p w:rsidR="00635EB2" w:rsidRPr="005B327C" w:rsidRDefault="00635EB2" w:rsidP="005B327C">
            <w:pPr>
              <w:rPr>
                <w:color w:val="000000"/>
              </w:rPr>
            </w:pPr>
            <w:r w:rsidRPr="005B327C">
              <w:rPr>
                <w:color w:val="000000"/>
              </w:rPr>
              <w:t>Организация деятельности и структура управления малым предприятием</w:t>
            </w:r>
          </w:p>
        </w:tc>
      </w:tr>
      <w:tr w:rsidR="00635EB2" w:rsidRPr="002D0F2F" w:rsidTr="008D74B1">
        <w:tc>
          <w:tcPr>
            <w:tcW w:w="817" w:type="dxa"/>
          </w:tcPr>
          <w:p w:rsidR="00635EB2" w:rsidRPr="007B023B" w:rsidRDefault="00635EB2" w:rsidP="00945E97">
            <w:pPr>
              <w:pStyle w:val="ListParagraph"/>
              <w:numPr>
                <w:ilvl w:val="0"/>
                <w:numId w:val="9"/>
              </w:numPr>
              <w:ind w:left="0"/>
              <w:jc w:val="both"/>
            </w:pPr>
            <w:r w:rsidRPr="007B023B">
              <w:t>8</w:t>
            </w:r>
          </w:p>
        </w:tc>
        <w:tc>
          <w:tcPr>
            <w:tcW w:w="3119" w:type="dxa"/>
          </w:tcPr>
          <w:p w:rsidR="00635EB2" w:rsidRPr="00663825" w:rsidRDefault="00635EB2" w:rsidP="00945E97">
            <w:r w:rsidRPr="00663825">
              <w:t>Прекращение предпринимательской деятельности</w:t>
            </w:r>
          </w:p>
        </w:tc>
        <w:tc>
          <w:tcPr>
            <w:tcW w:w="6095" w:type="dxa"/>
          </w:tcPr>
          <w:p w:rsidR="00635EB2" w:rsidRPr="00110A23" w:rsidRDefault="00635EB2" w:rsidP="005B327C">
            <w:pPr>
              <w:jc w:val="both"/>
            </w:pPr>
            <w:r w:rsidRPr="00110A23">
              <w:t xml:space="preserve">Ликвидация предприятий </w:t>
            </w:r>
          </w:p>
          <w:p w:rsidR="00635EB2" w:rsidRPr="00110A23" w:rsidRDefault="00635EB2" w:rsidP="005B327C">
            <w:pPr>
              <w:jc w:val="both"/>
            </w:pPr>
            <w:r w:rsidRPr="00110A23">
              <w:t xml:space="preserve">Реорганизация предприятий </w:t>
            </w:r>
          </w:p>
          <w:p w:rsidR="00635EB2" w:rsidRPr="00110A23" w:rsidRDefault="00635EB2" w:rsidP="005B327C">
            <w:pPr>
              <w:jc w:val="both"/>
            </w:pPr>
            <w:r w:rsidRPr="00110A23">
              <w:t xml:space="preserve">Банкротство организаций </w:t>
            </w:r>
          </w:p>
          <w:p w:rsidR="00635EB2" w:rsidRDefault="00635EB2" w:rsidP="005B327C">
            <w:pPr>
              <w:jc w:val="both"/>
            </w:pPr>
            <w:r w:rsidRPr="00110A23">
              <w:t>Институт банкротства</w:t>
            </w:r>
          </w:p>
          <w:p w:rsidR="00635EB2" w:rsidRPr="00702444" w:rsidRDefault="00635EB2" w:rsidP="00945E97">
            <w:pPr>
              <w:ind w:firstLine="34"/>
              <w:rPr>
                <w:color w:val="000000"/>
              </w:rPr>
            </w:pPr>
            <w:r>
              <w:rPr>
                <w:color w:val="000000"/>
              </w:rPr>
              <w:t>Пути предотвращения банкротства .</w:t>
            </w:r>
          </w:p>
        </w:tc>
      </w:tr>
      <w:tr w:rsidR="00635EB2" w:rsidRPr="002D0F2F" w:rsidTr="008D74B1">
        <w:tc>
          <w:tcPr>
            <w:tcW w:w="817" w:type="dxa"/>
          </w:tcPr>
          <w:p w:rsidR="00635EB2" w:rsidRPr="007B023B" w:rsidRDefault="00635EB2" w:rsidP="00945E97">
            <w:pPr>
              <w:pStyle w:val="ListParagraph"/>
              <w:numPr>
                <w:ilvl w:val="0"/>
                <w:numId w:val="9"/>
              </w:numPr>
              <w:ind w:left="0"/>
              <w:jc w:val="both"/>
            </w:pPr>
            <w:r w:rsidRPr="007B023B">
              <w:t>9</w:t>
            </w:r>
          </w:p>
        </w:tc>
        <w:tc>
          <w:tcPr>
            <w:tcW w:w="3119" w:type="dxa"/>
          </w:tcPr>
          <w:p w:rsidR="00635EB2" w:rsidRPr="00663825" w:rsidRDefault="00635EB2" w:rsidP="00945E97">
            <w:r w:rsidRPr="00663825">
              <w:rPr>
                <w:color w:val="000000"/>
              </w:rPr>
              <w:t>Система государственной поддержки и регулирования малого бизнеса в России</w:t>
            </w:r>
          </w:p>
        </w:tc>
        <w:tc>
          <w:tcPr>
            <w:tcW w:w="6095" w:type="dxa"/>
          </w:tcPr>
          <w:p w:rsidR="00635EB2" w:rsidRPr="005B327C" w:rsidRDefault="00635EB2" w:rsidP="005B327C">
            <w:pPr>
              <w:ind w:left="33"/>
              <w:rPr>
                <w:color w:val="000000"/>
              </w:rPr>
            </w:pPr>
            <w:r w:rsidRPr="005B327C">
              <w:rPr>
                <w:color w:val="000000"/>
              </w:rPr>
              <w:t xml:space="preserve">Система государственной поддержки и регулирования малого бизнеса в России Основные формы государственной поддержки и регулировании малого предпринимательства. </w:t>
            </w:r>
          </w:p>
          <w:p w:rsidR="00635EB2" w:rsidRPr="005B327C" w:rsidRDefault="00635EB2" w:rsidP="005B327C">
            <w:pPr>
              <w:ind w:left="33"/>
              <w:rPr>
                <w:color w:val="000000"/>
              </w:rPr>
            </w:pPr>
            <w:r w:rsidRPr="005B327C">
              <w:rPr>
                <w:color w:val="000000"/>
              </w:rPr>
              <w:t>Региональные и муниципальные программы поддержки субъектов малых предприятий.</w:t>
            </w:r>
          </w:p>
          <w:p w:rsidR="00635EB2" w:rsidRPr="005B327C" w:rsidRDefault="00635EB2" w:rsidP="005B327C">
            <w:pPr>
              <w:ind w:left="33"/>
              <w:rPr>
                <w:color w:val="000000"/>
              </w:rPr>
            </w:pPr>
            <w:r w:rsidRPr="005B327C">
              <w:rPr>
                <w:color w:val="000000"/>
              </w:rPr>
              <w:t xml:space="preserve">Организации инфраструктуры поддержки малого и среднего предпринимательства. </w:t>
            </w:r>
          </w:p>
          <w:p w:rsidR="00635EB2" w:rsidRPr="005B327C" w:rsidRDefault="00635EB2" w:rsidP="005B327C">
            <w:pPr>
              <w:ind w:left="33"/>
              <w:rPr>
                <w:color w:val="000000"/>
              </w:rPr>
            </w:pPr>
            <w:r w:rsidRPr="005B327C">
              <w:rPr>
                <w:color w:val="000000"/>
              </w:rPr>
              <w:t xml:space="preserve">Государственное налоговое регулирование малых предприятий. </w:t>
            </w:r>
          </w:p>
          <w:p w:rsidR="00635EB2" w:rsidRPr="005B327C" w:rsidRDefault="00635EB2" w:rsidP="005B327C">
            <w:pPr>
              <w:ind w:left="33"/>
              <w:rPr>
                <w:color w:val="000000"/>
              </w:rPr>
            </w:pPr>
            <w:r w:rsidRPr="005B327C">
              <w:rPr>
                <w:color w:val="000000"/>
              </w:rPr>
              <w:t>Роль государственных программ поддержки малого бизнеса, расширении доступа его к источникам финансирования.</w:t>
            </w:r>
          </w:p>
        </w:tc>
      </w:tr>
    </w:tbl>
    <w:p w:rsidR="00635EB2" w:rsidRPr="00DC11F5" w:rsidRDefault="00635EB2" w:rsidP="00D00133">
      <w:pPr>
        <w:autoSpaceDE w:val="0"/>
        <w:autoSpaceDN w:val="0"/>
        <w:adjustRightInd w:val="0"/>
        <w:jc w:val="both"/>
        <w:rPr>
          <w:b/>
          <w:bCs/>
          <w:i/>
          <w:iCs/>
        </w:rPr>
      </w:pPr>
    </w:p>
    <w:p w:rsidR="00635EB2" w:rsidRPr="00DC11F5" w:rsidRDefault="00635EB2" w:rsidP="004E5484">
      <w:pPr>
        <w:autoSpaceDE w:val="0"/>
        <w:autoSpaceDN w:val="0"/>
        <w:adjustRightInd w:val="0"/>
        <w:rPr>
          <w:b/>
        </w:rPr>
      </w:pPr>
      <w:r w:rsidRPr="008D74B1">
        <w:rPr>
          <w:b/>
        </w:rPr>
        <w:t>4.2.3. Содержание самостоятельной работы</w:t>
      </w:r>
    </w:p>
    <w:p w:rsidR="00635EB2" w:rsidRPr="004E5484" w:rsidRDefault="00635EB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119"/>
        <w:gridCol w:w="5778"/>
      </w:tblGrid>
      <w:tr w:rsidR="00635EB2" w:rsidRPr="007D0364" w:rsidTr="007D0364">
        <w:tc>
          <w:tcPr>
            <w:tcW w:w="817" w:type="dxa"/>
          </w:tcPr>
          <w:p w:rsidR="00635EB2" w:rsidRPr="007D0364" w:rsidRDefault="00635EB2" w:rsidP="007D0364">
            <w:pPr>
              <w:jc w:val="center"/>
              <w:rPr>
                <w:b/>
              </w:rPr>
            </w:pPr>
            <w:r w:rsidRPr="007D0364">
              <w:rPr>
                <w:b/>
              </w:rPr>
              <w:t>№ п/п</w:t>
            </w:r>
          </w:p>
        </w:tc>
        <w:tc>
          <w:tcPr>
            <w:tcW w:w="3119" w:type="dxa"/>
          </w:tcPr>
          <w:p w:rsidR="00635EB2" w:rsidRPr="007D0364" w:rsidRDefault="00635EB2" w:rsidP="007D0364">
            <w:pPr>
              <w:jc w:val="center"/>
              <w:rPr>
                <w:b/>
              </w:rPr>
            </w:pPr>
            <w:r w:rsidRPr="007D0364">
              <w:rPr>
                <w:b/>
              </w:rPr>
              <w:t>Наименование темы (раздела) дисциплины</w:t>
            </w:r>
          </w:p>
        </w:tc>
        <w:tc>
          <w:tcPr>
            <w:tcW w:w="5778" w:type="dxa"/>
          </w:tcPr>
          <w:p w:rsidR="00635EB2" w:rsidRPr="007D0364" w:rsidRDefault="00635EB2" w:rsidP="007D0364">
            <w:pPr>
              <w:jc w:val="center"/>
              <w:rPr>
                <w:b/>
              </w:rPr>
            </w:pPr>
            <w:r w:rsidRPr="007D0364">
              <w:rPr>
                <w:b/>
              </w:rPr>
              <w:t>Формы и тематика самостоятельной работы</w:t>
            </w:r>
          </w:p>
        </w:tc>
      </w:tr>
      <w:tr w:rsidR="00635EB2" w:rsidRPr="007D0364" w:rsidTr="007D0364">
        <w:tc>
          <w:tcPr>
            <w:tcW w:w="817" w:type="dxa"/>
          </w:tcPr>
          <w:p w:rsidR="00635EB2" w:rsidRPr="007D0364" w:rsidRDefault="00635EB2" w:rsidP="007D0364">
            <w:pPr>
              <w:pStyle w:val="ListParagraph"/>
              <w:ind w:left="0"/>
            </w:pPr>
            <w:r w:rsidRPr="007D0364">
              <w:t>1.</w:t>
            </w:r>
          </w:p>
        </w:tc>
        <w:tc>
          <w:tcPr>
            <w:tcW w:w="3119" w:type="dxa"/>
          </w:tcPr>
          <w:p w:rsidR="00635EB2" w:rsidRPr="00663825" w:rsidRDefault="00635EB2" w:rsidP="00945E97">
            <w:pPr>
              <w:rPr>
                <w:color w:val="000000"/>
              </w:rPr>
            </w:pPr>
            <w:r w:rsidRPr="00663825">
              <w:rPr>
                <w:color w:val="000000"/>
              </w:rPr>
              <w:t>Предпринимательская идея и процесс создания предприятия</w:t>
            </w:r>
          </w:p>
        </w:tc>
        <w:tc>
          <w:tcPr>
            <w:tcW w:w="5778" w:type="dxa"/>
          </w:tcPr>
          <w:p w:rsidR="00635EB2" w:rsidRPr="007D0364" w:rsidRDefault="00635EB2"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xml:space="preserve">. Экономика предприятия. Методы генерирования бизнес идеи и их отбора. </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Реферирование литературы</w:t>
            </w: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rPr>
                <w:color w:val="000000"/>
              </w:rPr>
            </w:pPr>
            <w:r w:rsidRPr="007D0364">
              <w:rPr>
                <w:color w:val="000000"/>
              </w:rPr>
              <w:t>Подготовка презентации</w:t>
            </w:r>
          </w:p>
        </w:tc>
      </w:tr>
      <w:tr w:rsidR="00635EB2" w:rsidRPr="007D0364" w:rsidTr="007229B1">
        <w:trPr>
          <w:trHeight w:val="273"/>
        </w:trPr>
        <w:tc>
          <w:tcPr>
            <w:tcW w:w="817" w:type="dxa"/>
          </w:tcPr>
          <w:p w:rsidR="00635EB2" w:rsidRPr="007D0364" w:rsidRDefault="00635EB2" w:rsidP="007D0364">
            <w:pPr>
              <w:pStyle w:val="ListParagraph"/>
              <w:ind w:left="0"/>
            </w:pPr>
            <w:r w:rsidRPr="007D0364">
              <w:t>2.</w:t>
            </w:r>
          </w:p>
        </w:tc>
        <w:tc>
          <w:tcPr>
            <w:tcW w:w="3119" w:type="dxa"/>
          </w:tcPr>
          <w:p w:rsidR="00635EB2" w:rsidRPr="00663825" w:rsidRDefault="00635EB2" w:rsidP="00945E97">
            <w:pPr>
              <w:rPr>
                <w:color w:val="000000"/>
              </w:rPr>
            </w:pPr>
            <w:r w:rsidRPr="00663825">
              <w:rPr>
                <w:color w:val="000000"/>
              </w:rPr>
              <w:t>Юридическое оформление предприятия. Личность предпринимателя.</w:t>
            </w:r>
          </w:p>
        </w:tc>
        <w:tc>
          <w:tcPr>
            <w:tcW w:w="5778" w:type="dxa"/>
          </w:tcPr>
          <w:p w:rsidR="00635EB2" w:rsidRPr="007D0364" w:rsidRDefault="00635EB2" w:rsidP="00EA08F0">
            <w:pPr>
              <w:tabs>
                <w:tab w:val="left" w:pos="851"/>
              </w:tabs>
              <w:jc w:val="both"/>
            </w:pPr>
            <w:r>
              <w:t>Порядок регистрации предприятия. Требования государственных органов к организации предприятия.</w:t>
            </w:r>
          </w:p>
          <w:p w:rsidR="00635EB2" w:rsidRPr="007D0364" w:rsidRDefault="00635EB2" w:rsidP="007D0364">
            <w:pPr>
              <w:tabs>
                <w:tab w:val="left" w:pos="851"/>
              </w:tabs>
              <w:jc w:val="both"/>
            </w:pPr>
          </w:p>
          <w:p w:rsidR="00635EB2" w:rsidRPr="007D0364" w:rsidRDefault="00635EB2" w:rsidP="007D0364">
            <w:pPr>
              <w:shd w:val="clear" w:color="auto" w:fill="FFFFFF"/>
              <w:jc w:val="both"/>
              <w:rPr>
                <w:color w:val="000000"/>
              </w:rPr>
            </w:pPr>
            <w:r>
              <w:rPr>
                <w:color w:val="000000"/>
              </w:rPr>
              <w:t>Понятие юридическое лицо.</w:t>
            </w:r>
          </w:p>
          <w:p w:rsidR="00635EB2" w:rsidRPr="007D0364" w:rsidRDefault="00635EB2" w:rsidP="007D0364">
            <w:pPr>
              <w:shd w:val="clear" w:color="auto" w:fill="FFFFFF"/>
              <w:jc w:val="both"/>
              <w:rPr>
                <w:color w:val="000000"/>
              </w:rPr>
            </w:pPr>
            <w:r w:rsidRPr="007D0364">
              <w:rPr>
                <w:color w:val="000000"/>
              </w:rPr>
              <w:t>Реферирование литературы</w:t>
            </w: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tc>
      </w:tr>
      <w:tr w:rsidR="00635EB2" w:rsidRPr="007D0364" w:rsidTr="007D0364">
        <w:tc>
          <w:tcPr>
            <w:tcW w:w="817" w:type="dxa"/>
          </w:tcPr>
          <w:p w:rsidR="00635EB2" w:rsidRPr="007D0364" w:rsidRDefault="00635EB2" w:rsidP="007D0364">
            <w:pPr>
              <w:pStyle w:val="ListParagraph"/>
              <w:ind w:left="0"/>
              <w:jc w:val="both"/>
            </w:pPr>
            <w:r w:rsidRPr="007D0364">
              <w:t>3.</w:t>
            </w:r>
          </w:p>
        </w:tc>
        <w:tc>
          <w:tcPr>
            <w:tcW w:w="3119" w:type="dxa"/>
          </w:tcPr>
          <w:p w:rsidR="00635EB2" w:rsidRPr="00663825" w:rsidRDefault="00635EB2" w:rsidP="00945E97">
            <w:pPr>
              <w:rPr>
                <w:color w:val="000000"/>
              </w:rPr>
            </w:pPr>
            <w:r w:rsidRPr="00663825">
              <w:rPr>
                <w:color w:val="000000"/>
              </w:rPr>
              <w:t>Организация эффективной предпринимательской деятельности</w:t>
            </w:r>
          </w:p>
        </w:tc>
        <w:tc>
          <w:tcPr>
            <w:tcW w:w="5778" w:type="dxa"/>
          </w:tcPr>
          <w:p w:rsidR="00635EB2" w:rsidRPr="007D0364" w:rsidRDefault="00635EB2" w:rsidP="007D0364">
            <w:pPr>
              <w:tabs>
                <w:tab w:val="left" w:pos="851"/>
              </w:tabs>
              <w:jc w:val="both"/>
            </w:pPr>
            <w:r>
              <w:t xml:space="preserve">Организационно-правовые форм. Виды предпринимательских структур. </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Реферирование литературы</w:t>
            </w: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tc>
      </w:tr>
      <w:tr w:rsidR="00635EB2" w:rsidRPr="007D0364" w:rsidTr="007D0364">
        <w:tc>
          <w:tcPr>
            <w:tcW w:w="817" w:type="dxa"/>
          </w:tcPr>
          <w:p w:rsidR="00635EB2" w:rsidRPr="007D0364" w:rsidRDefault="00635EB2" w:rsidP="007D0364">
            <w:pPr>
              <w:pStyle w:val="ListParagraph"/>
              <w:ind w:left="0"/>
              <w:jc w:val="both"/>
            </w:pPr>
            <w:r w:rsidRPr="007D0364">
              <w:t>4.</w:t>
            </w:r>
          </w:p>
        </w:tc>
        <w:tc>
          <w:tcPr>
            <w:tcW w:w="3119" w:type="dxa"/>
          </w:tcPr>
          <w:p w:rsidR="00635EB2" w:rsidRPr="00663825" w:rsidRDefault="00635EB2" w:rsidP="00945E97">
            <w:pPr>
              <w:pStyle w:val="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5778" w:type="dxa"/>
          </w:tcPr>
          <w:p w:rsidR="00635EB2" w:rsidRPr="007D0364" w:rsidRDefault="00635EB2" w:rsidP="007D0364">
            <w:pPr>
              <w:jc w:val="both"/>
            </w:pPr>
            <w:r>
              <w:t xml:space="preserve">Состав и описание  финансово-хозяйственной деятельности. Показатели, характеризующие  результат деятельности </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Реферирование литературы</w:t>
            </w: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rPr>
                <w:color w:val="000000"/>
              </w:rPr>
            </w:pPr>
            <w:r w:rsidRPr="007D0364">
              <w:rPr>
                <w:color w:val="000000"/>
              </w:rPr>
              <w:t>Подготовка презентации</w:t>
            </w:r>
          </w:p>
        </w:tc>
      </w:tr>
      <w:tr w:rsidR="00635EB2" w:rsidRPr="007D0364" w:rsidTr="007D0364">
        <w:tc>
          <w:tcPr>
            <w:tcW w:w="817" w:type="dxa"/>
          </w:tcPr>
          <w:p w:rsidR="00635EB2" w:rsidRPr="007D0364" w:rsidRDefault="00635EB2" w:rsidP="007D0364">
            <w:pPr>
              <w:pStyle w:val="ListParagraph"/>
              <w:ind w:left="0"/>
              <w:jc w:val="both"/>
            </w:pPr>
            <w:r w:rsidRPr="007D0364">
              <w:t>5.</w:t>
            </w:r>
          </w:p>
        </w:tc>
        <w:tc>
          <w:tcPr>
            <w:tcW w:w="3119" w:type="dxa"/>
          </w:tcPr>
          <w:p w:rsidR="00635EB2" w:rsidRPr="00663825" w:rsidRDefault="00635EB2" w:rsidP="00945E97">
            <w:pPr>
              <w:pStyle w:val="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5778" w:type="dxa"/>
          </w:tcPr>
          <w:p w:rsidR="00635EB2" w:rsidRDefault="00635EB2" w:rsidP="007D0364">
            <w:pPr>
              <w:shd w:val="clear" w:color="auto" w:fill="FFFFFF"/>
              <w:jc w:val="both"/>
              <w:rPr>
                <w:color w:val="000000"/>
              </w:rPr>
            </w:pPr>
            <w:r>
              <w:rPr>
                <w:color w:val="000000"/>
              </w:rPr>
              <w:t>Риск-менеждмент.</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tc>
      </w:tr>
      <w:tr w:rsidR="00635EB2" w:rsidRPr="007D0364" w:rsidTr="007D0364">
        <w:tc>
          <w:tcPr>
            <w:tcW w:w="817" w:type="dxa"/>
          </w:tcPr>
          <w:p w:rsidR="00635EB2" w:rsidRPr="007D0364" w:rsidRDefault="00635EB2" w:rsidP="007D0364">
            <w:pPr>
              <w:pStyle w:val="ListParagraph"/>
              <w:ind w:left="0"/>
              <w:jc w:val="both"/>
            </w:pPr>
            <w:r w:rsidRPr="007D0364">
              <w:t>6.</w:t>
            </w:r>
          </w:p>
        </w:tc>
        <w:tc>
          <w:tcPr>
            <w:tcW w:w="3119" w:type="dxa"/>
          </w:tcPr>
          <w:p w:rsidR="00635EB2" w:rsidRPr="00663825" w:rsidRDefault="00635EB2" w:rsidP="00945E97">
            <w:pPr>
              <w:pStyle w:val="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5778" w:type="dxa"/>
          </w:tcPr>
          <w:p w:rsidR="00635EB2" w:rsidRPr="007D0364" w:rsidRDefault="00635EB2" w:rsidP="00EA08F0">
            <w:pPr>
              <w:shd w:val="clear" w:color="auto" w:fill="FFFFFF"/>
              <w:jc w:val="both"/>
              <w:rPr>
                <w:color w:val="000000"/>
              </w:rPr>
            </w:pPr>
            <w:r>
              <w:t xml:space="preserve">Бизнес-процессы. Планирование. Бизнес-планирование. Бизнес-коммуникации.  </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rPr>
                <w:color w:val="000000"/>
              </w:rPr>
            </w:pPr>
            <w:r w:rsidRPr="007D0364">
              <w:t>Подготовка презентации.</w:t>
            </w:r>
          </w:p>
        </w:tc>
      </w:tr>
      <w:tr w:rsidR="00635EB2" w:rsidRPr="007D0364" w:rsidTr="007D0364">
        <w:tc>
          <w:tcPr>
            <w:tcW w:w="817" w:type="dxa"/>
          </w:tcPr>
          <w:p w:rsidR="00635EB2" w:rsidRPr="007D0364" w:rsidRDefault="00635EB2" w:rsidP="007D0364">
            <w:pPr>
              <w:pStyle w:val="ListParagraph"/>
              <w:ind w:left="0"/>
              <w:jc w:val="both"/>
            </w:pPr>
            <w:r w:rsidRPr="007D0364">
              <w:t>7.</w:t>
            </w:r>
          </w:p>
        </w:tc>
        <w:tc>
          <w:tcPr>
            <w:tcW w:w="3119" w:type="dxa"/>
          </w:tcPr>
          <w:p w:rsidR="00635EB2" w:rsidRPr="00663825" w:rsidRDefault="00635EB2" w:rsidP="00945E97">
            <w:pPr>
              <w:pStyle w:val="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5778" w:type="dxa"/>
          </w:tcPr>
          <w:p w:rsidR="00635EB2" w:rsidRPr="007D0364" w:rsidRDefault="00635EB2" w:rsidP="007D0364">
            <w:pPr>
              <w:shd w:val="clear" w:color="auto" w:fill="FFFFFF"/>
              <w:jc w:val="both"/>
              <w:rPr>
                <w:color w:val="000000"/>
              </w:rPr>
            </w:pPr>
            <w:r>
              <w:t>Малое предпринимательство и его особенности, преимущества и недостатки</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F96CE4">
            <w:pPr>
              <w:shd w:val="clear" w:color="auto" w:fill="FFFFFF"/>
              <w:jc w:val="both"/>
              <w:rPr>
                <w:color w:val="000000"/>
              </w:rPr>
            </w:pPr>
            <w:r w:rsidRPr="007D0364">
              <w:t>Подготовка презентации.</w:t>
            </w:r>
          </w:p>
        </w:tc>
      </w:tr>
      <w:tr w:rsidR="00635EB2" w:rsidRPr="007D0364" w:rsidTr="007D0364">
        <w:tc>
          <w:tcPr>
            <w:tcW w:w="817" w:type="dxa"/>
          </w:tcPr>
          <w:p w:rsidR="00635EB2" w:rsidRPr="007D0364" w:rsidRDefault="00635EB2" w:rsidP="007D0364">
            <w:pPr>
              <w:pStyle w:val="ListParagraph"/>
              <w:ind w:left="0"/>
              <w:jc w:val="both"/>
            </w:pPr>
            <w:r w:rsidRPr="007D0364">
              <w:t>8.</w:t>
            </w:r>
          </w:p>
        </w:tc>
        <w:tc>
          <w:tcPr>
            <w:tcW w:w="3119" w:type="dxa"/>
          </w:tcPr>
          <w:p w:rsidR="00635EB2" w:rsidRPr="00663825" w:rsidRDefault="00635EB2" w:rsidP="00945E97">
            <w:r w:rsidRPr="00663825">
              <w:t>Прекращение предпринимательской деятельности</w:t>
            </w:r>
          </w:p>
        </w:tc>
        <w:tc>
          <w:tcPr>
            <w:tcW w:w="5778" w:type="dxa"/>
          </w:tcPr>
          <w:p w:rsidR="00635EB2" w:rsidRPr="00110A23" w:rsidRDefault="00635EB2" w:rsidP="00EA08F0">
            <w:pPr>
              <w:jc w:val="both"/>
            </w:pPr>
            <w:r w:rsidRPr="00110A23">
              <w:t xml:space="preserve">Ликвидация предприятий </w:t>
            </w:r>
          </w:p>
          <w:p w:rsidR="00635EB2" w:rsidRPr="00110A23" w:rsidRDefault="00635EB2" w:rsidP="00EA08F0">
            <w:pPr>
              <w:jc w:val="both"/>
            </w:pPr>
            <w:r w:rsidRPr="00110A23">
              <w:t xml:space="preserve">Реорганизация предприятий </w:t>
            </w:r>
          </w:p>
          <w:p w:rsidR="00635EB2" w:rsidRPr="00110A23" w:rsidRDefault="00635EB2" w:rsidP="00EA08F0">
            <w:pPr>
              <w:jc w:val="both"/>
            </w:pPr>
            <w:r w:rsidRPr="00110A23">
              <w:t xml:space="preserve">Банкротство организаций </w:t>
            </w:r>
          </w:p>
          <w:p w:rsidR="00635EB2" w:rsidRDefault="00635EB2" w:rsidP="00EA08F0">
            <w:pPr>
              <w:jc w:val="both"/>
            </w:pPr>
            <w:r w:rsidRPr="00110A23">
              <w:t>Институт банкротства</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rPr>
                <w:color w:val="000000"/>
              </w:rPr>
            </w:pPr>
            <w:r w:rsidRPr="007D0364">
              <w:t>Подготовка презентации.</w:t>
            </w:r>
          </w:p>
        </w:tc>
      </w:tr>
      <w:tr w:rsidR="00635EB2" w:rsidRPr="007D0364" w:rsidTr="007D0364">
        <w:tc>
          <w:tcPr>
            <w:tcW w:w="817" w:type="dxa"/>
          </w:tcPr>
          <w:p w:rsidR="00635EB2" w:rsidRPr="007D0364" w:rsidRDefault="00635EB2" w:rsidP="007D0364">
            <w:pPr>
              <w:pStyle w:val="ListParagraph"/>
              <w:ind w:left="0"/>
              <w:jc w:val="both"/>
            </w:pPr>
            <w:r w:rsidRPr="007D0364">
              <w:t>9.</w:t>
            </w:r>
          </w:p>
        </w:tc>
        <w:tc>
          <w:tcPr>
            <w:tcW w:w="3119" w:type="dxa"/>
          </w:tcPr>
          <w:p w:rsidR="00635EB2" w:rsidRPr="00663825" w:rsidRDefault="00635EB2" w:rsidP="00945E97">
            <w:r w:rsidRPr="00663825">
              <w:rPr>
                <w:color w:val="000000"/>
              </w:rPr>
              <w:t>Система государственной поддержки и регулирования малого бизнеса в России</w:t>
            </w:r>
          </w:p>
        </w:tc>
        <w:tc>
          <w:tcPr>
            <w:tcW w:w="5778" w:type="dxa"/>
          </w:tcPr>
          <w:p w:rsidR="00635EB2" w:rsidRPr="007D0364" w:rsidRDefault="00635EB2" w:rsidP="007D0364">
            <w:pPr>
              <w:shd w:val="clear" w:color="auto" w:fill="FFFFFF"/>
              <w:jc w:val="both"/>
              <w:rPr>
                <w:color w:val="000000"/>
              </w:rPr>
            </w:pPr>
            <w:r>
              <w:rPr>
                <w:color w:val="000000"/>
              </w:rPr>
              <w:t xml:space="preserve">Программы </w:t>
            </w:r>
            <w:r w:rsidRPr="00663825">
              <w:rPr>
                <w:color w:val="000000"/>
              </w:rPr>
              <w:t xml:space="preserve"> государственной поддержки и регулирования малого бизнеса в России</w:t>
            </w:r>
            <w:r>
              <w:rPr>
                <w:color w:val="000000"/>
              </w:rPr>
              <w:t xml:space="preserve">и в субъектах </w:t>
            </w:r>
          </w:p>
          <w:p w:rsidR="00635EB2"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pPr>
            <w:r w:rsidRPr="007D0364">
              <w:t>Подготовка презентации.</w:t>
            </w:r>
          </w:p>
        </w:tc>
      </w:tr>
    </w:tbl>
    <w:p w:rsidR="00635EB2" w:rsidRDefault="00635EB2" w:rsidP="006774E3">
      <w:pPr>
        <w:autoSpaceDE w:val="0"/>
        <w:autoSpaceDN w:val="0"/>
        <w:adjustRightInd w:val="0"/>
        <w:ind w:left="360"/>
        <w:jc w:val="both"/>
        <w:rPr>
          <w:b/>
          <w:bCs/>
          <w:i/>
          <w:iCs/>
        </w:rPr>
      </w:pPr>
    </w:p>
    <w:p w:rsidR="00635EB2" w:rsidRDefault="00635EB2" w:rsidP="006774E3">
      <w:pPr>
        <w:autoSpaceDE w:val="0"/>
        <w:autoSpaceDN w:val="0"/>
        <w:adjustRightInd w:val="0"/>
        <w:ind w:left="360"/>
        <w:jc w:val="both"/>
        <w:rPr>
          <w:b/>
          <w:bCs/>
          <w:i/>
          <w:iCs/>
        </w:rPr>
      </w:pPr>
    </w:p>
    <w:p w:rsidR="00635EB2" w:rsidRPr="006774E3" w:rsidRDefault="00635EB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35EB2" w:rsidRPr="00703AA4" w:rsidRDefault="00635EB2" w:rsidP="00703AA4">
      <w:pPr>
        <w:ind w:firstLine="709"/>
        <w:jc w:val="both"/>
        <w:rPr>
          <w:color w:val="000000"/>
          <w:shd w:val="clear" w:color="auto" w:fill="FFFFFF"/>
        </w:rPr>
      </w:pPr>
    </w:p>
    <w:p w:rsidR="00635EB2" w:rsidRDefault="00635EB2" w:rsidP="00F96CE4">
      <w:pPr>
        <w:pStyle w:val="ListParagraph"/>
        <w:numPr>
          <w:ilvl w:val="0"/>
          <w:numId w:val="11"/>
        </w:numPr>
        <w:tabs>
          <w:tab w:val="left" w:pos="284"/>
        </w:tabs>
        <w:ind w:left="0" w:firstLine="0"/>
        <w:jc w:val="both"/>
        <w:rPr>
          <w:color w:val="000000"/>
          <w:shd w:val="clear" w:color="auto" w:fill="FFFFFF"/>
        </w:rPr>
      </w:pPr>
      <w:r w:rsidRPr="00F24CC8">
        <w:rPr>
          <w:color w:val="000000"/>
          <w:shd w:val="clear" w:color="auto" w:fill="FFFFFF"/>
        </w:rPr>
        <w:t xml:space="preserve">Организация предпринимательской деятельности: учебное пособие / Т. В. Буклей, М. В. Гаврилюк, Т. М. Кривошеева [и др.]; под редакцией О. В. Шеменевой, Т. В. Харитоновой. </w:t>
      </w:r>
      <w:r w:rsidRPr="00F96CE4">
        <w:rPr>
          <w:sz w:val="28"/>
          <w:szCs w:val="28"/>
        </w:rPr>
        <w:t>–</w:t>
      </w:r>
      <w:r w:rsidRPr="00F24CC8">
        <w:rPr>
          <w:color w:val="000000"/>
          <w:shd w:val="clear" w:color="auto" w:fill="FFFFFF"/>
        </w:rPr>
        <w:t xml:space="preserve"> 2-е изд. </w:t>
      </w:r>
      <w:r w:rsidRPr="00F96CE4">
        <w:rPr>
          <w:color w:val="000000"/>
          <w:shd w:val="clear" w:color="auto" w:fill="FFFFFF"/>
        </w:rPr>
        <w:t>–</w:t>
      </w:r>
      <w:r w:rsidRPr="00F24CC8">
        <w:rPr>
          <w:color w:val="000000"/>
          <w:shd w:val="clear" w:color="auto" w:fill="FFFFFF"/>
        </w:rPr>
        <w:t xml:space="preserve"> Москва: Дашков и К, 2019. </w:t>
      </w:r>
      <w:r w:rsidRPr="00F96CE4">
        <w:rPr>
          <w:sz w:val="28"/>
          <w:szCs w:val="28"/>
        </w:rPr>
        <w:t>–</w:t>
      </w:r>
      <w:r w:rsidRPr="00F24CC8">
        <w:rPr>
          <w:color w:val="000000"/>
          <w:shd w:val="clear" w:color="auto" w:fill="FFFFFF"/>
        </w:rPr>
        <w:t xml:space="preserve"> 294 c. </w:t>
      </w:r>
      <w:r w:rsidRPr="00F96CE4">
        <w:rPr>
          <w:sz w:val="28"/>
          <w:szCs w:val="28"/>
        </w:rPr>
        <w:t>–</w:t>
      </w:r>
      <w:r w:rsidRPr="00F24CC8">
        <w:rPr>
          <w:color w:val="000000"/>
          <w:shd w:val="clear" w:color="auto" w:fill="FFFFFF"/>
        </w:rPr>
        <w:t xml:space="preserve"> ISBN 978-5-394-03202-8. </w:t>
      </w:r>
      <w:r w:rsidRPr="00F96CE4">
        <w:rPr>
          <w:sz w:val="28"/>
          <w:szCs w:val="28"/>
        </w:rPr>
        <w:t>–</w:t>
      </w:r>
      <w:r w:rsidRPr="00F24CC8">
        <w:rPr>
          <w:color w:val="000000"/>
          <w:shd w:val="clear" w:color="auto" w:fill="FFFFFF"/>
        </w:rPr>
        <w:t xml:space="preserve"> Текст: электронный // Электронно-библиотечная система IPR BOOKS: [сайт]. </w:t>
      </w:r>
      <w:r w:rsidRPr="00F96CE4">
        <w:rPr>
          <w:sz w:val="28"/>
          <w:szCs w:val="28"/>
        </w:rPr>
        <w:t>–</w:t>
      </w:r>
      <w:r w:rsidRPr="00F24CC8">
        <w:rPr>
          <w:color w:val="000000"/>
          <w:shd w:val="clear" w:color="auto" w:fill="FFFFFF"/>
        </w:rPr>
        <w:t xml:space="preserve"> URL: </w:t>
      </w:r>
      <w:hyperlink r:id="rId10" w:history="1">
        <w:r w:rsidRPr="009D3D3A">
          <w:rPr>
            <w:rStyle w:val="Hyperlink"/>
            <w:shd w:val="clear" w:color="auto" w:fill="FFFFFF"/>
          </w:rPr>
          <w:t>http://www.iprbookshop.ru/85207.html</w:t>
        </w:r>
      </w:hyperlink>
    </w:p>
    <w:p w:rsidR="00635EB2" w:rsidRDefault="00635EB2" w:rsidP="00F96CE4">
      <w:pPr>
        <w:pStyle w:val="ListParagraph"/>
        <w:numPr>
          <w:ilvl w:val="0"/>
          <w:numId w:val="11"/>
        </w:numPr>
        <w:shd w:val="clear" w:color="auto" w:fill="FFFFFF"/>
        <w:ind w:left="0" w:firstLine="0"/>
        <w:jc w:val="both"/>
      </w:pPr>
      <w:r>
        <w:t xml:space="preserve">Предпринимательство в России. Теория, проблемы, перспективы: коллективная монография / А. А. Абалакин, Т. В. Абалакина, Ю. В. Гнездова [и др.]; под редакцией Ю. А. Романова. </w:t>
      </w:r>
      <w:r w:rsidRPr="00F96CE4">
        <w:t>–</w:t>
      </w:r>
      <w:r>
        <w:t xml:space="preserve"> Москва: Научный консультант, Финансовый университет при Правительстве Российской Федерации, 2017. </w:t>
      </w:r>
      <w:r w:rsidRPr="00F96CE4">
        <w:rPr>
          <w:sz w:val="28"/>
          <w:szCs w:val="28"/>
        </w:rPr>
        <w:t>–</w:t>
      </w:r>
      <w:r>
        <w:t xml:space="preserve"> 262 c. </w:t>
      </w:r>
      <w:r w:rsidRPr="00F96CE4">
        <w:t>–</w:t>
      </w:r>
      <w:r>
        <w:t xml:space="preserve"> ISBN 978-5-9909861-5-2.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1" w:history="1">
        <w:r w:rsidRPr="009D3D3A">
          <w:rPr>
            <w:rStyle w:val="Hyperlink"/>
          </w:rPr>
          <w:t>https://www.iprbookshop.ru/75138.html</w:t>
        </w:r>
      </w:hyperlink>
    </w:p>
    <w:p w:rsidR="00635EB2" w:rsidRDefault="00635EB2" w:rsidP="00F96CE4">
      <w:pPr>
        <w:shd w:val="clear" w:color="auto" w:fill="FFFFFF"/>
        <w:jc w:val="both"/>
      </w:pPr>
      <w:r>
        <w:t xml:space="preserve">3. Предпринимательство: учебник для студентов вузов, обучающихся по экономическим специальностям, специальности «Коммерция (торговое дело)» / А. Н. Романов, В. Я. Горфинкель, Г. Б. Поляк [и др.]; под редакцией В. Я. Горфинкель, Г. Б. Поляк. </w:t>
      </w:r>
      <w:r w:rsidRPr="00F96CE4">
        <w:t>–</w:t>
      </w:r>
      <w:r>
        <w:t xml:space="preserve"> 5-е изд. </w:t>
      </w:r>
      <w:r w:rsidRPr="00F96CE4">
        <w:t>–</w:t>
      </w:r>
      <w:r>
        <w:t xml:space="preserve"> Москва: ЮНИТИ-ДАНА, 2017. </w:t>
      </w:r>
      <w:r w:rsidRPr="00F96CE4">
        <w:rPr>
          <w:sz w:val="28"/>
          <w:szCs w:val="28"/>
        </w:rPr>
        <w:t>–</w:t>
      </w:r>
      <w:r>
        <w:t xml:space="preserve"> 689 c. </w:t>
      </w:r>
      <w:r w:rsidRPr="00F96CE4">
        <w:rPr>
          <w:sz w:val="28"/>
          <w:szCs w:val="28"/>
        </w:rPr>
        <w:t>–</w:t>
      </w:r>
      <w:r>
        <w:t xml:space="preserve"> ISBN 978-5-238-01545-3.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2" w:history="1">
        <w:r w:rsidRPr="009D3D3A">
          <w:rPr>
            <w:rStyle w:val="Hyperlink"/>
          </w:rPr>
          <w:t>https://www.iprbookshop.ru/71222.html</w:t>
        </w:r>
      </w:hyperlink>
    </w:p>
    <w:p w:rsidR="00635EB2" w:rsidRDefault="00635EB2" w:rsidP="00F96CE4">
      <w:pPr>
        <w:shd w:val="clear" w:color="auto" w:fill="FFFFFF"/>
        <w:jc w:val="both"/>
      </w:pPr>
      <w:r>
        <w:t xml:space="preserve">4.Кузьмина, Е. Е. Инновационное предпринимательство: учебник / Е. Е. Кузьмина. </w:t>
      </w:r>
      <w:r w:rsidRPr="00F96CE4">
        <w:rPr>
          <w:sz w:val="28"/>
          <w:szCs w:val="28"/>
        </w:rPr>
        <w:t>–</w:t>
      </w:r>
      <w:r>
        <w:t xml:space="preserve"> Москва: Российская таможенная академия, 2017. </w:t>
      </w:r>
      <w:r w:rsidRPr="00F96CE4">
        <w:rPr>
          <w:sz w:val="28"/>
          <w:szCs w:val="28"/>
        </w:rPr>
        <w:t>–</w:t>
      </w:r>
      <w:r>
        <w:t xml:space="preserve"> 208 c. </w:t>
      </w:r>
      <w:r w:rsidRPr="00F96CE4">
        <w:rPr>
          <w:sz w:val="28"/>
          <w:szCs w:val="28"/>
        </w:rPr>
        <w:t>–</w:t>
      </w:r>
      <w:r>
        <w:t xml:space="preserve"> ISBN 978-5-9590-0978-6.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3" w:history="1">
        <w:r w:rsidRPr="009D3D3A">
          <w:rPr>
            <w:rStyle w:val="Hyperlink"/>
          </w:rPr>
          <w:t>https://www.iprbookshop.ru/84849.html</w:t>
        </w:r>
      </w:hyperlink>
    </w:p>
    <w:p w:rsidR="00635EB2" w:rsidRDefault="00635EB2" w:rsidP="00F96CE4">
      <w:pPr>
        <w:shd w:val="clear" w:color="auto" w:fill="FFFFFF"/>
        <w:jc w:val="both"/>
        <w:rPr>
          <w:color w:val="000000"/>
          <w:shd w:val="clear" w:color="auto" w:fill="FFFFFF"/>
        </w:rPr>
      </w:pPr>
    </w:p>
    <w:p w:rsidR="00635EB2" w:rsidRPr="00DC11F5" w:rsidRDefault="00635EB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35EB2" w:rsidRPr="00DC11F5" w:rsidRDefault="00635EB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35EB2" w:rsidRPr="00DC11F5" w:rsidRDefault="00635EB2" w:rsidP="00D00133">
      <w:pPr>
        <w:autoSpaceDE w:val="0"/>
        <w:autoSpaceDN w:val="0"/>
        <w:adjustRightInd w:val="0"/>
        <w:ind w:left="720"/>
        <w:jc w:val="both"/>
      </w:pPr>
      <w:r w:rsidRPr="00DC11F5">
        <w:t>- текущий контроль успеваемости</w:t>
      </w:r>
    </w:p>
    <w:p w:rsidR="00635EB2" w:rsidRPr="00DC11F5" w:rsidRDefault="00635EB2" w:rsidP="00034A75">
      <w:pPr>
        <w:autoSpaceDE w:val="0"/>
        <w:autoSpaceDN w:val="0"/>
        <w:adjustRightInd w:val="0"/>
        <w:ind w:left="720"/>
        <w:jc w:val="both"/>
      </w:pPr>
      <w:r w:rsidRPr="00DC11F5">
        <w:t>- промежуточная аттестация обучающихся по дисциплине</w:t>
      </w:r>
    </w:p>
    <w:p w:rsidR="00635EB2" w:rsidRPr="00DC11F5" w:rsidRDefault="00635EB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35EB2" w:rsidRPr="00DC11F5" w:rsidRDefault="00635EB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35EB2" w:rsidRPr="00DC11F5" w:rsidRDefault="00635EB2" w:rsidP="00D00133">
      <w:pPr>
        <w:autoSpaceDE w:val="0"/>
        <w:autoSpaceDN w:val="0"/>
        <w:adjustRightInd w:val="0"/>
        <w:ind w:left="720"/>
        <w:jc w:val="both"/>
        <w:rPr>
          <w:i/>
          <w:iCs/>
        </w:rPr>
      </w:pPr>
    </w:p>
    <w:p w:rsidR="00635EB2" w:rsidRPr="00BE57FE" w:rsidRDefault="00635EB2" w:rsidP="004D4CFE">
      <w:pPr>
        <w:pStyle w:val="ListParagraph"/>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635EB2" w:rsidRPr="00DC11F5" w:rsidRDefault="00635EB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693"/>
        <w:gridCol w:w="1946"/>
        <w:gridCol w:w="4394"/>
      </w:tblGrid>
      <w:tr w:rsidR="00635EB2" w:rsidRPr="00DC11F5" w:rsidTr="004F6FE5">
        <w:tc>
          <w:tcPr>
            <w:tcW w:w="464" w:type="dxa"/>
          </w:tcPr>
          <w:p w:rsidR="00635EB2" w:rsidRPr="00DC11F5" w:rsidRDefault="00635EB2" w:rsidP="00935672">
            <w:pPr>
              <w:pStyle w:val="ListParagraph"/>
              <w:ind w:left="0"/>
              <w:jc w:val="center"/>
              <w:rPr>
                <w:b/>
              </w:rPr>
            </w:pPr>
            <w:r w:rsidRPr="00DC11F5">
              <w:rPr>
                <w:b/>
              </w:rPr>
              <w:t>№ п/п</w:t>
            </w:r>
          </w:p>
        </w:tc>
        <w:tc>
          <w:tcPr>
            <w:tcW w:w="2693" w:type="dxa"/>
          </w:tcPr>
          <w:p w:rsidR="00635EB2" w:rsidRPr="00DC11F5" w:rsidRDefault="00635EB2" w:rsidP="00935672">
            <w:pPr>
              <w:pStyle w:val="ListParagraph"/>
              <w:ind w:left="0"/>
              <w:jc w:val="center"/>
              <w:rPr>
                <w:b/>
              </w:rPr>
            </w:pPr>
            <w:r w:rsidRPr="00DC11F5">
              <w:rPr>
                <w:b/>
              </w:rPr>
              <w:t>Контролируемые разделы (темы)</w:t>
            </w:r>
          </w:p>
        </w:tc>
        <w:tc>
          <w:tcPr>
            <w:tcW w:w="1946" w:type="dxa"/>
          </w:tcPr>
          <w:p w:rsidR="00635EB2" w:rsidRPr="00DC11F5" w:rsidRDefault="00635EB2" w:rsidP="00935672">
            <w:pPr>
              <w:pStyle w:val="ListParagraph"/>
              <w:ind w:left="0"/>
              <w:jc w:val="center"/>
              <w:rPr>
                <w:b/>
              </w:rPr>
            </w:pPr>
            <w:r w:rsidRPr="00DC11F5">
              <w:rPr>
                <w:b/>
              </w:rPr>
              <w:t>Код контролируемой компетенции</w:t>
            </w:r>
          </w:p>
        </w:tc>
        <w:tc>
          <w:tcPr>
            <w:tcW w:w="4394" w:type="dxa"/>
          </w:tcPr>
          <w:p w:rsidR="00635EB2" w:rsidRPr="00DC11F5" w:rsidRDefault="00635EB2" w:rsidP="00935672">
            <w:pPr>
              <w:pStyle w:val="ListParagraph"/>
              <w:ind w:left="0"/>
              <w:rPr>
                <w:b/>
              </w:rPr>
            </w:pPr>
            <w:r w:rsidRPr="00DC11F5">
              <w:rPr>
                <w:b/>
              </w:rPr>
              <w:t xml:space="preserve"> Наименование оценочного средства</w:t>
            </w:r>
          </w:p>
        </w:tc>
      </w:tr>
      <w:tr w:rsidR="00635EB2" w:rsidRPr="00DC11F5" w:rsidTr="004F6FE5">
        <w:tc>
          <w:tcPr>
            <w:tcW w:w="464" w:type="dxa"/>
          </w:tcPr>
          <w:p w:rsidR="00635EB2" w:rsidRPr="00DC11F5" w:rsidRDefault="00635EB2" w:rsidP="00F0399E">
            <w:pPr>
              <w:pStyle w:val="ListParagraph"/>
              <w:numPr>
                <w:ilvl w:val="0"/>
                <w:numId w:val="3"/>
              </w:numPr>
              <w:ind w:left="0"/>
            </w:pPr>
            <w:r>
              <w:t>1.</w:t>
            </w:r>
          </w:p>
        </w:tc>
        <w:tc>
          <w:tcPr>
            <w:tcW w:w="2693" w:type="dxa"/>
          </w:tcPr>
          <w:p w:rsidR="00635EB2" w:rsidRPr="00663825" w:rsidRDefault="00635EB2" w:rsidP="00945E97">
            <w:pPr>
              <w:rPr>
                <w:color w:val="000000"/>
              </w:rPr>
            </w:pPr>
            <w:r w:rsidRPr="00663825">
              <w:rPr>
                <w:color w:val="000000"/>
              </w:rPr>
              <w:t>Предпринимательская идея и процесс создания предприятия</w:t>
            </w:r>
          </w:p>
        </w:tc>
        <w:tc>
          <w:tcPr>
            <w:tcW w:w="1946" w:type="dxa"/>
          </w:tcPr>
          <w:p w:rsidR="00635EB2" w:rsidRDefault="00635EB2" w:rsidP="004F6FE5">
            <w:pPr>
              <w:pStyle w:val="ListParagraph"/>
              <w:ind w:left="0"/>
              <w:jc w:val="center"/>
            </w:pPr>
            <w:r>
              <w:t>УК-2</w:t>
            </w:r>
          </w:p>
          <w:p w:rsidR="00635EB2" w:rsidRDefault="00635EB2" w:rsidP="004F6FE5">
            <w:pPr>
              <w:pStyle w:val="ListParagraph"/>
              <w:ind w:left="0"/>
              <w:jc w:val="center"/>
            </w:pPr>
            <w:r>
              <w:t>ПК-7</w:t>
            </w:r>
          </w:p>
          <w:p w:rsidR="00635EB2" w:rsidRDefault="00635EB2" w:rsidP="004F6FE5">
            <w:pPr>
              <w:pStyle w:val="ListParagraph"/>
              <w:ind w:left="0"/>
              <w:jc w:val="center"/>
            </w:pPr>
            <w:r>
              <w:t>ПК-8</w:t>
            </w:r>
          </w:p>
          <w:p w:rsidR="00635EB2" w:rsidRPr="00DC11F5" w:rsidRDefault="00635EB2" w:rsidP="004F6FE5">
            <w:pPr>
              <w:pStyle w:val="ListParagraph"/>
              <w:ind w:left="0"/>
              <w:jc w:val="center"/>
            </w:pPr>
            <w:r>
              <w:t>ПК-9</w:t>
            </w:r>
          </w:p>
        </w:tc>
        <w:tc>
          <w:tcPr>
            <w:tcW w:w="4394" w:type="dxa"/>
          </w:tcPr>
          <w:p w:rsidR="00635EB2" w:rsidRPr="00DC11F5" w:rsidRDefault="00635EB2" w:rsidP="00233F69">
            <w:pPr>
              <w:pStyle w:val="ListParagraph"/>
              <w:ind w:left="0"/>
              <w:jc w:val="both"/>
            </w:pPr>
            <w:r>
              <w:t>Вопросы к занятию</w:t>
            </w:r>
            <w:r w:rsidRPr="00DC11F5">
              <w:t xml:space="preserve">, </w:t>
            </w:r>
            <w:r>
              <w:t>защита информационного проекта (презентации)</w:t>
            </w:r>
          </w:p>
        </w:tc>
      </w:tr>
      <w:tr w:rsidR="00635EB2" w:rsidRPr="00DC11F5" w:rsidTr="004F6FE5">
        <w:tc>
          <w:tcPr>
            <w:tcW w:w="464" w:type="dxa"/>
          </w:tcPr>
          <w:p w:rsidR="00635EB2" w:rsidRDefault="00635EB2" w:rsidP="00F0399E">
            <w:pPr>
              <w:pStyle w:val="ListParagraph"/>
              <w:numPr>
                <w:ilvl w:val="0"/>
                <w:numId w:val="3"/>
              </w:numPr>
              <w:ind w:left="0"/>
            </w:pPr>
            <w:r>
              <w:t>2.</w:t>
            </w:r>
          </w:p>
        </w:tc>
        <w:tc>
          <w:tcPr>
            <w:tcW w:w="2693" w:type="dxa"/>
          </w:tcPr>
          <w:p w:rsidR="00635EB2" w:rsidRPr="00663825" w:rsidRDefault="00635EB2" w:rsidP="00945E97">
            <w:pPr>
              <w:rPr>
                <w:color w:val="000000"/>
              </w:rPr>
            </w:pPr>
            <w:r w:rsidRPr="00663825">
              <w:rPr>
                <w:color w:val="000000"/>
              </w:rPr>
              <w:t>Юридическое оформление предприятия. Личность предпринимателя.</w:t>
            </w:r>
          </w:p>
        </w:tc>
        <w:tc>
          <w:tcPr>
            <w:tcW w:w="1946" w:type="dxa"/>
          </w:tcPr>
          <w:p w:rsidR="00635EB2" w:rsidRDefault="00635EB2" w:rsidP="004F6FE5">
            <w:pPr>
              <w:pStyle w:val="ListParagraph"/>
              <w:ind w:left="0"/>
              <w:jc w:val="center"/>
            </w:pPr>
            <w:r>
              <w:t>УК-2</w:t>
            </w:r>
          </w:p>
          <w:p w:rsidR="00635EB2" w:rsidRDefault="00635EB2" w:rsidP="004F6FE5">
            <w:pPr>
              <w:pStyle w:val="ListParagraph"/>
              <w:ind w:left="0"/>
              <w:jc w:val="center"/>
            </w:pPr>
            <w:r>
              <w:t>ПК-7</w:t>
            </w:r>
          </w:p>
          <w:p w:rsidR="00635EB2" w:rsidRDefault="00635EB2" w:rsidP="004F6FE5">
            <w:pPr>
              <w:pStyle w:val="ListParagraph"/>
              <w:ind w:left="0"/>
              <w:jc w:val="center"/>
            </w:pPr>
            <w:r>
              <w:t>ПК-8</w:t>
            </w:r>
          </w:p>
          <w:p w:rsidR="00635EB2" w:rsidRDefault="00635EB2" w:rsidP="004F6FE5">
            <w:pPr>
              <w:jc w:val="center"/>
            </w:pPr>
            <w:r>
              <w:t>ПК-9</w:t>
            </w:r>
          </w:p>
        </w:tc>
        <w:tc>
          <w:tcPr>
            <w:tcW w:w="4394" w:type="dxa"/>
          </w:tcPr>
          <w:p w:rsidR="00635EB2" w:rsidRPr="00DC11F5" w:rsidRDefault="00635EB2" w:rsidP="00233F69">
            <w:pPr>
              <w:pStyle w:val="ListParagraph"/>
              <w:ind w:left="0"/>
              <w:jc w:val="both"/>
            </w:pPr>
            <w:r>
              <w:t>Вопросы к занятию</w:t>
            </w:r>
            <w:r w:rsidRPr="00DC11F5">
              <w:t xml:space="preserve">, </w:t>
            </w:r>
            <w:r>
              <w:t>защита информационного проекта (презентации)</w:t>
            </w:r>
          </w:p>
        </w:tc>
      </w:tr>
      <w:tr w:rsidR="00635EB2" w:rsidRPr="00DC11F5" w:rsidTr="004F6FE5">
        <w:tc>
          <w:tcPr>
            <w:tcW w:w="464" w:type="dxa"/>
          </w:tcPr>
          <w:p w:rsidR="00635EB2" w:rsidRPr="00DC11F5" w:rsidRDefault="00635EB2" w:rsidP="00F0399E">
            <w:pPr>
              <w:pStyle w:val="ListParagraph"/>
              <w:numPr>
                <w:ilvl w:val="0"/>
                <w:numId w:val="3"/>
              </w:numPr>
              <w:ind w:left="0"/>
            </w:pPr>
            <w:r>
              <w:t>3.</w:t>
            </w:r>
          </w:p>
        </w:tc>
        <w:tc>
          <w:tcPr>
            <w:tcW w:w="2693" w:type="dxa"/>
          </w:tcPr>
          <w:p w:rsidR="00635EB2" w:rsidRPr="00663825" w:rsidRDefault="00635EB2" w:rsidP="00945E97">
            <w:pPr>
              <w:rPr>
                <w:color w:val="000000"/>
              </w:rPr>
            </w:pPr>
            <w:r w:rsidRPr="00663825">
              <w:rPr>
                <w:color w:val="000000"/>
              </w:rPr>
              <w:t>Организация эффективной предпринимательской деятельности</w:t>
            </w:r>
          </w:p>
        </w:tc>
        <w:tc>
          <w:tcPr>
            <w:tcW w:w="1946" w:type="dxa"/>
          </w:tcPr>
          <w:p w:rsidR="00635EB2" w:rsidRDefault="00635EB2" w:rsidP="004F6FE5">
            <w:pPr>
              <w:pStyle w:val="ListParagraph"/>
              <w:ind w:left="0"/>
              <w:jc w:val="center"/>
            </w:pPr>
            <w:r>
              <w:t>УК-2</w:t>
            </w:r>
          </w:p>
          <w:p w:rsidR="00635EB2" w:rsidRDefault="00635EB2" w:rsidP="004F6FE5">
            <w:pPr>
              <w:pStyle w:val="ListParagraph"/>
              <w:ind w:left="0"/>
              <w:jc w:val="center"/>
            </w:pPr>
            <w:r>
              <w:t>ПК-7</w:t>
            </w:r>
          </w:p>
          <w:p w:rsidR="00635EB2" w:rsidRDefault="00635EB2" w:rsidP="004F6FE5">
            <w:pPr>
              <w:pStyle w:val="ListParagraph"/>
              <w:ind w:left="0"/>
              <w:jc w:val="center"/>
            </w:pPr>
            <w:r>
              <w:t>ПК-8</w:t>
            </w:r>
          </w:p>
          <w:p w:rsidR="00635EB2" w:rsidRDefault="00635EB2" w:rsidP="004F6FE5">
            <w:pPr>
              <w:jc w:val="center"/>
            </w:pPr>
            <w:r>
              <w:t>ПК-9</w:t>
            </w:r>
          </w:p>
        </w:tc>
        <w:tc>
          <w:tcPr>
            <w:tcW w:w="4394" w:type="dxa"/>
          </w:tcPr>
          <w:p w:rsidR="00635EB2" w:rsidRPr="00DC11F5" w:rsidRDefault="00635EB2" w:rsidP="0065192A">
            <w:pPr>
              <w:pStyle w:val="ListParagraph"/>
              <w:ind w:left="0"/>
              <w:jc w:val="both"/>
            </w:pPr>
            <w:r>
              <w:t>Вопросы к занятию</w:t>
            </w:r>
            <w:r w:rsidRPr="00DC11F5">
              <w:t xml:space="preserve">, </w:t>
            </w:r>
            <w:r>
              <w:t>защита информационного проекта (презентации)</w:t>
            </w:r>
          </w:p>
        </w:tc>
      </w:tr>
      <w:tr w:rsidR="00635EB2" w:rsidRPr="00DC11F5" w:rsidTr="004F6FE5">
        <w:tc>
          <w:tcPr>
            <w:tcW w:w="464" w:type="dxa"/>
          </w:tcPr>
          <w:p w:rsidR="00635EB2" w:rsidRPr="00DC11F5" w:rsidRDefault="00635EB2" w:rsidP="00F0399E">
            <w:pPr>
              <w:pStyle w:val="ListParagraph"/>
              <w:numPr>
                <w:ilvl w:val="0"/>
                <w:numId w:val="3"/>
              </w:numPr>
              <w:ind w:left="0"/>
            </w:pPr>
            <w:r>
              <w:t>4.</w:t>
            </w:r>
          </w:p>
        </w:tc>
        <w:tc>
          <w:tcPr>
            <w:tcW w:w="2693" w:type="dxa"/>
          </w:tcPr>
          <w:p w:rsidR="00635EB2" w:rsidRPr="00663825" w:rsidRDefault="00635EB2" w:rsidP="00945E97">
            <w:pPr>
              <w:pStyle w:val="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1946" w:type="dxa"/>
          </w:tcPr>
          <w:p w:rsidR="00635EB2" w:rsidRDefault="00635EB2" w:rsidP="004F6FE5">
            <w:pPr>
              <w:pStyle w:val="ListParagraph"/>
              <w:ind w:left="0"/>
              <w:jc w:val="center"/>
            </w:pPr>
            <w:r>
              <w:t>УК-2</w:t>
            </w:r>
          </w:p>
          <w:p w:rsidR="00635EB2" w:rsidRDefault="00635EB2" w:rsidP="004F6FE5">
            <w:pPr>
              <w:pStyle w:val="ListParagraph"/>
              <w:ind w:left="0"/>
              <w:jc w:val="center"/>
            </w:pPr>
            <w:r>
              <w:t>ПК-7</w:t>
            </w:r>
          </w:p>
          <w:p w:rsidR="00635EB2" w:rsidRDefault="00635EB2" w:rsidP="004F6FE5">
            <w:pPr>
              <w:pStyle w:val="ListParagraph"/>
              <w:ind w:left="0"/>
              <w:jc w:val="center"/>
            </w:pPr>
            <w:r>
              <w:t>ПК-8</w:t>
            </w:r>
          </w:p>
          <w:p w:rsidR="00635EB2" w:rsidRDefault="00635EB2" w:rsidP="004F6FE5">
            <w:pPr>
              <w:jc w:val="center"/>
            </w:pPr>
            <w:r>
              <w:t>ПК-9</w:t>
            </w:r>
          </w:p>
        </w:tc>
        <w:tc>
          <w:tcPr>
            <w:tcW w:w="4394" w:type="dxa"/>
          </w:tcPr>
          <w:p w:rsidR="00635EB2" w:rsidRPr="00DC11F5" w:rsidRDefault="00635EB2" w:rsidP="0065192A">
            <w:pPr>
              <w:pStyle w:val="ListParagraph"/>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35EB2" w:rsidRPr="00DC11F5" w:rsidTr="004F6FE5">
        <w:tc>
          <w:tcPr>
            <w:tcW w:w="464" w:type="dxa"/>
          </w:tcPr>
          <w:p w:rsidR="00635EB2" w:rsidRPr="00DC11F5" w:rsidRDefault="00635EB2" w:rsidP="00F0399E">
            <w:pPr>
              <w:pStyle w:val="ListParagraph"/>
              <w:numPr>
                <w:ilvl w:val="0"/>
                <w:numId w:val="3"/>
              </w:numPr>
              <w:ind w:left="0"/>
            </w:pPr>
            <w:r>
              <w:t>5.</w:t>
            </w:r>
          </w:p>
        </w:tc>
        <w:tc>
          <w:tcPr>
            <w:tcW w:w="2693" w:type="dxa"/>
          </w:tcPr>
          <w:p w:rsidR="00635EB2" w:rsidRPr="00663825" w:rsidRDefault="00635EB2" w:rsidP="00945E97">
            <w:pPr>
              <w:pStyle w:val="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1946" w:type="dxa"/>
          </w:tcPr>
          <w:p w:rsidR="00635EB2" w:rsidRDefault="00635EB2" w:rsidP="004F6FE5">
            <w:pPr>
              <w:pStyle w:val="ListParagraph"/>
              <w:ind w:left="0"/>
              <w:jc w:val="center"/>
            </w:pPr>
            <w:r>
              <w:t>УК-2</w:t>
            </w:r>
          </w:p>
          <w:p w:rsidR="00635EB2" w:rsidRDefault="00635EB2" w:rsidP="004F6FE5">
            <w:pPr>
              <w:pStyle w:val="ListParagraph"/>
              <w:ind w:left="0"/>
              <w:jc w:val="center"/>
            </w:pPr>
            <w:r>
              <w:t>ПК-7</w:t>
            </w:r>
          </w:p>
          <w:p w:rsidR="00635EB2" w:rsidRDefault="00635EB2" w:rsidP="004F6FE5">
            <w:pPr>
              <w:pStyle w:val="ListParagraph"/>
              <w:ind w:left="0"/>
              <w:jc w:val="center"/>
            </w:pPr>
            <w:r>
              <w:t>ПК-8</w:t>
            </w:r>
          </w:p>
          <w:p w:rsidR="00635EB2" w:rsidRDefault="00635EB2" w:rsidP="004F6FE5">
            <w:pPr>
              <w:jc w:val="center"/>
            </w:pPr>
            <w:r>
              <w:t>ПК-9</w:t>
            </w:r>
          </w:p>
        </w:tc>
        <w:tc>
          <w:tcPr>
            <w:tcW w:w="4394" w:type="dxa"/>
          </w:tcPr>
          <w:p w:rsidR="00635EB2" w:rsidRPr="00DC11F5" w:rsidRDefault="00635EB2" w:rsidP="005C2B3C">
            <w:pPr>
              <w:pStyle w:val="ListParagraph"/>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35EB2" w:rsidRPr="00DC11F5" w:rsidTr="004F6FE5">
        <w:tc>
          <w:tcPr>
            <w:tcW w:w="464" w:type="dxa"/>
          </w:tcPr>
          <w:p w:rsidR="00635EB2" w:rsidRPr="00DC11F5" w:rsidRDefault="00635EB2" w:rsidP="00F0399E">
            <w:pPr>
              <w:pStyle w:val="ListParagraph"/>
              <w:numPr>
                <w:ilvl w:val="0"/>
                <w:numId w:val="3"/>
              </w:numPr>
              <w:ind w:left="0"/>
            </w:pPr>
            <w:r>
              <w:t>6.</w:t>
            </w:r>
          </w:p>
        </w:tc>
        <w:tc>
          <w:tcPr>
            <w:tcW w:w="2693" w:type="dxa"/>
          </w:tcPr>
          <w:p w:rsidR="00635EB2" w:rsidRPr="00663825" w:rsidRDefault="00635EB2" w:rsidP="00945E97">
            <w:pPr>
              <w:pStyle w:val="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1946" w:type="dxa"/>
          </w:tcPr>
          <w:p w:rsidR="00635EB2" w:rsidRDefault="00635EB2" w:rsidP="004F6FE5">
            <w:pPr>
              <w:pStyle w:val="ListParagraph"/>
              <w:ind w:left="0"/>
              <w:jc w:val="center"/>
            </w:pPr>
            <w:r>
              <w:t>УК-2</w:t>
            </w:r>
          </w:p>
          <w:p w:rsidR="00635EB2" w:rsidRDefault="00635EB2" w:rsidP="004F6FE5">
            <w:pPr>
              <w:pStyle w:val="ListParagraph"/>
              <w:ind w:left="0"/>
              <w:jc w:val="center"/>
            </w:pPr>
            <w:r>
              <w:t>ПК-7</w:t>
            </w:r>
          </w:p>
          <w:p w:rsidR="00635EB2" w:rsidRDefault="00635EB2" w:rsidP="004F6FE5">
            <w:pPr>
              <w:pStyle w:val="ListParagraph"/>
              <w:ind w:left="0"/>
              <w:jc w:val="center"/>
            </w:pPr>
            <w:r>
              <w:t>ПК-8</w:t>
            </w:r>
          </w:p>
          <w:p w:rsidR="00635EB2" w:rsidRDefault="00635EB2" w:rsidP="004F6FE5">
            <w:pPr>
              <w:jc w:val="center"/>
            </w:pPr>
            <w:r>
              <w:t>ПК-9</w:t>
            </w:r>
          </w:p>
        </w:tc>
        <w:tc>
          <w:tcPr>
            <w:tcW w:w="4394" w:type="dxa"/>
          </w:tcPr>
          <w:p w:rsidR="00635EB2" w:rsidRPr="00DC11F5" w:rsidRDefault="00635EB2"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35EB2" w:rsidRPr="00DC11F5" w:rsidTr="004F6FE5">
        <w:tc>
          <w:tcPr>
            <w:tcW w:w="464" w:type="dxa"/>
          </w:tcPr>
          <w:p w:rsidR="00635EB2" w:rsidRDefault="00635EB2" w:rsidP="00F0399E">
            <w:pPr>
              <w:pStyle w:val="ListParagraph"/>
              <w:numPr>
                <w:ilvl w:val="0"/>
                <w:numId w:val="3"/>
              </w:numPr>
              <w:ind w:left="0"/>
            </w:pPr>
            <w:r>
              <w:t>7.</w:t>
            </w:r>
          </w:p>
        </w:tc>
        <w:tc>
          <w:tcPr>
            <w:tcW w:w="2693" w:type="dxa"/>
          </w:tcPr>
          <w:p w:rsidR="00635EB2" w:rsidRPr="00663825" w:rsidRDefault="00635EB2" w:rsidP="00945E97">
            <w:pPr>
              <w:pStyle w:val="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1946" w:type="dxa"/>
          </w:tcPr>
          <w:p w:rsidR="00635EB2" w:rsidRDefault="00635EB2" w:rsidP="004F6FE5">
            <w:pPr>
              <w:pStyle w:val="ListParagraph"/>
              <w:ind w:left="0"/>
              <w:jc w:val="center"/>
            </w:pPr>
            <w:r>
              <w:t>УК-2</w:t>
            </w:r>
          </w:p>
          <w:p w:rsidR="00635EB2" w:rsidRDefault="00635EB2" w:rsidP="004F6FE5">
            <w:pPr>
              <w:pStyle w:val="ListParagraph"/>
              <w:ind w:left="0"/>
              <w:jc w:val="center"/>
            </w:pPr>
            <w:r>
              <w:t>ПК-7</w:t>
            </w:r>
          </w:p>
          <w:p w:rsidR="00635EB2" w:rsidRDefault="00635EB2" w:rsidP="004F6FE5">
            <w:pPr>
              <w:pStyle w:val="ListParagraph"/>
              <w:ind w:left="0"/>
              <w:jc w:val="center"/>
            </w:pPr>
            <w:r>
              <w:t>ПК-8</w:t>
            </w:r>
          </w:p>
          <w:p w:rsidR="00635EB2" w:rsidRDefault="00635EB2" w:rsidP="004F6FE5">
            <w:pPr>
              <w:jc w:val="center"/>
            </w:pPr>
            <w:r>
              <w:t>ПК-9</w:t>
            </w:r>
          </w:p>
        </w:tc>
        <w:tc>
          <w:tcPr>
            <w:tcW w:w="4394" w:type="dxa"/>
          </w:tcPr>
          <w:p w:rsidR="00635EB2" w:rsidRDefault="00635EB2"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35EB2" w:rsidRPr="00DC11F5" w:rsidTr="004F6FE5">
        <w:tc>
          <w:tcPr>
            <w:tcW w:w="464" w:type="dxa"/>
          </w:tcPr>
          <w:p w:rsidR="00635EB2" w:rsidRDefault="00635EB2" w:rsidP="00F0399E">
            <w:pPr>
              <w:pStyle w:val="ListParagraph"/>
              <w:numPr>
                <w:ilvl w:val="0"/>
                <w:numId w:val="3"/>
              </w:numPr>
              <w:ind w:left="0"/>
            </w:pPr>
            <w:r>
              <w:t>8.</w:t>
            </w:r>
          </w:p>
        </w:tc>
        <w:tc>
          <w:tcPr>
            <w:tcW w:w="2693" w:type="dxa"/>
          </w:tcPr>
          <w:p w:rsidR="00635EB2" w:rsidRPr="00663825" w:rsidRDefault="00635EB2" w:rsidP="00945E97">
            <w:r w:rsidRPr="00663825">
              <w:t>Прекращение предпринимательской деятельности</w:t>
            </w:r>
          </w:p>
        </w:tc>
        <w:tc>
          <w:tcPr>
            <w:tcW w:w="1946" w:type="dxa"/>
          </w:tcPr>
          <w:p w:rsidR="00635EB2" w:rsidRDefault="00635EB2" w:rsidP="004F6FE5">
            <w:pPr>
              <w:pStyle w:val="ListParagraph"/>
              <w:ind w:left="0"/>
              <w:jc w:val="center"/>
            </w:pPr>
            <w:r>
              <w:t>УК-2</w:t>
            </w:r>
          </w:p>
          <w:p w:rsidR="00635EB2" w:rsidRDefault="00635EB2" w:rsidP="004F6FE5">
            <w:pPr>
              <w:pStyle w:val="ListParagraph"/>
              <w:ind w:left="0"/>
              <w:jc w:val="center"/>
            </w:pPr>
            <w:r>
              <w:t>ПК-7</w:t>
            </w:r>
          </w:p>
          <w:p w:rsidR="00635EB2" w:rsidRDefault="00635EB2" w:rsidP="004F6FE5">
            <w:pPr>
              <w:pStyle w:val="ListParagraph"/>
              <w:ind w:left="0"/>
              <w:jc w:val="center"/>
            </w:pPr>
            <w:r>
              <w:t>ПК-8</w:t>
            </w:r>
          </w:p>
          <w:p w:rsidR="00635EB2" w:rsidRDefault="00635EB2" w:rsidP="004F6FE5">
            <w:pPr>
              <w:jc w:val="center"/>
            </w:pPr>
            <w:r>
              <w:t>ПК-9</w:t>
            </w:r>
          </w:p>
        </w:tc>
        <w:tc>
          <w:tcPr>
            <w:tcW w:w="4394" w:type="dxa"/>
          </w:tcPr>
          <w:p w:rsidR="00635EB2" w:rsidRDefault="00635EB2" w:rsidP="00233F69">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35EB2" w:rsidRPr="00DC11F5" w:rsidTr="004F6FE5">
        <w:tc>
          <w:tcPr>
            <w:tcW w:w="464" w:type="dxa"/>
          </w:tcPr>
          <w:p w:rsidR="00635EB2" w:rsidRDefault="00635EB2" w:rsidP="00F0399E">
            <w:pPr>
              <w:pStyle w:val="ListParagraph"/>
              <w:numPr>
                <w:ilvl w:val="0"/>
                <w:numId w:val="3"/>
              </w:numPr>
              <w:ind w:left="0"/>
            </w:pPr>
            <w:r>
              <w:t>9</w:t>
            </w:r>
          </w:p>
        </w:tc>
        <w:tc>
          <w:tcPr>
            <w:tcW w:w="2693" w:type="dxa"/>
          </w:tcPr>
          <w:p w:rsidR="00635EB2" w:rsidRPr="00663825" w:rsidRDefault="00635EB2" w:rsidP="00945E97">
            <w:r w:rsidRPr="00663825">
              <w:rPr>
                <w:color w:val="000000"/>
              </w:rPr>
              <w:t>Система государственной поддержки и регулирования малого бизнеса в России</w:t>
            </w:r>
          </w:p>
        </w:tc>
        <w:tc>
          <w:tcPr>
            <w:tcW w:w="1946" w:type="dxa"/>
          </w:tcPr>
          <w:p w:rsidR="00635EB2" w:rsidRDefault="00635EB2" w:rsidP="004F6FE5">
            <w:pPr>
              <w:pStyle w:val="ListParagraph"/>
              <w:ind w:left="0"/>
              <w:jc w:val="center"/>
            </w:pPr>
            <w:r>
              <w:t>УК-2</w:t>
            </w:r>
          </w:p>
          <w:p w:rsidR="00635EB2" w:rsidRDefault="00635EB2" w:rsidP="004F6FE5">
            <w:pPr>
              <w:pStyle w:val="ListParagraph"/>
              <w:ind w:left="0"/>
              <w:jc w:val="center"/>
            </w:pPr>
            <w:r>
              <w:t>ПК-7</w:t>
            </w:r>
          </w:p>
          <w:p w:rsidR="00635EB2" w:rsidRDefault="00635EB2" w:rsidP="004F6FE5">
            <w:pPr>
              <w:pStyle w:val="ListParagraph"/>
              <w:ind w:left="0"/>
              <w:jc w:val="center"/>
            </w:pPr>
            <w:r>
              <w:t>ПК-8</w:t>
            </w:r>
          </w:p>
          <w:p w:rsidR="00635EB2" w:rsidRDefault="00635EB2" w:rsidP="004F6FE5">
            <w:pPr>
              <w:jc w:val="center"/>
            </w:pPr>
            <w:r>
              <w:t>ПК-9</w:t>
            </w:r>
          </w:p>
        </w:tc>
        <w:tc>
          <w:tcPr>
            <w:tcW w:w="4394" w:type="dxa"/>
          </w:tcPr>
          <w:p w:rsidR="00635EB2" w:rsidRDefault="00635EB2" w:rsidP="005F22D7">
            <w:pPr>
              <w:pStyle w:val="ListParagraph"/>
              <w:ind w:left="0"/>
              <w:jc w:val="both"/>
            </w:pPr>
            <w:r>
              <w:t>Вопросы к занятию</w:t>
            </w:r>
            <w:r w:rsidRPr="00DC11F5">
              <w:t xml:space="preserve">, </w:t>
            </w:r>
            <w:r>
              <w:t>защита информационного проекта (презентации)</w:t>
            </w:r>
          </w:p>
        </w:tc>
      </w:tr>
    </w:tbl>
    <w:p w:rsidR="00635EB2" w:rsidRDefault="00635EB2" w:rsidP="00D00133">
      <w:pPr>
        <w:autoSpaceDE w:val="0"/>
        <w:autoSpaceDN w:val="0"/>
        <w:adjustRightInd w:val="0"/>
        <w:ind w:left="720"/>
        <w:jc w:val="both"/>
        <w:rPr>
          <w:iCs/>
        </w:rPr>
      </w:pPr>
    </w:p>
    <w:p w:rsidR="00635EB2" w:rsidRPr="00DC11F5" w:rsidRDefault="00635EB2"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35EB2" w:rsidRDefault="00635EB2" w:rsidP="00587B7E">
      <w:pPr>
        <w:autoSpaceDE w:val="0"/>
        <w:autoSpaceDN w:val="0"/>
        <w:adjustRightInd w:val="0"/>
        <w:ind w:left="720" w:firstLine="709"/>
        <w:jc w:val="both"/>
        <w:rPr>
          <w:i/>
          <w:iCs/>
          <w:u w:val="single"/>
        </w:rPr>
      </w:pPr>
    </w:p>
    <w:p w:rsidR="00635EB2" w:rsidRPr="00B500B9" w:rsidRDefault="00635EB2" w:rsidP="00587B7E">
      <w:pPr>
        <w:pStyle w:val="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663825">
        <w:rPr>
          <w:rFonts w:ascii="Times New Roman" w:hAnsi="Times New Roman"/>
          <w:color w:val="000000"/>
          <w:sz w:val="24"/>
          <w:szCs w:val="24"/>
        </w:rPr>
        <w:t>Предпринимательская идея и процесс создания предприятия</w:t>
      </w:r>
    </w:p>
    <w:p w:rsidR="00635EB2" w:rsidRPr="00B500B9" w:rsidRDefault="00635EB2" w:rsidP="00587B7E">
      <w:pPr>
        <w:pStyle w:val="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635EB2" w:rsidRPr="00E11726" w:rsidRDefault="00635EB2" w:rsidP="00E11726">
      <w:pPr>
        <w:ind w:firstLine="709"/>
        <w:jc w:val="both"/>
      </w:pPr>
      <w:r w:rsidRPr="00E11726">
        <w:t>Формирование идеи о занятии определенным видом предпринимательской деятельности;</w:t>
      </w:r>
    </w:p>
    <w:p w:rsidR="00635EB2" w:rsidRPr="00E11726" w:rsidRDefault="00635EB2" w:rsidP="00E11726">
      <w:pPr>
        <w:ind w:firstLine="709"/>
        <w:jc w:val="both"/>
      </w:pPr>
      <w:r w:rsidRPr="00E11726">
        <w:t>Определение целей осуществления предпринимательской идеи;</w:t>
      </w:r>
    </w:p>
    <w:p w:rsidR="00635EB2" w:rsidRPr="00E11726" w:rsidRDefault="00635EB2" w:rsidP="00E11726">
      <w:pPr>
        <w:ind w:firstLine="709"/>
        <w:jc w:val="both"/>
      </w:pPr>
      <w:r w:rsidRPr="00E11726">
        <w:t>Проведение рыночных исследований с целью обоснования идеи;</w:t>
      </w:r>
    </w:p>
    <w:p w:rsidR="00635EB2" w:rsidRPr="00E11726" w:rsidRDefault="00635EB2" w:rsidP="00E11726">
      <w:pPr>
        <w:ind w:firstLine="709"/>
        <w:jc w:val="both"/>
      </w:pPr>
      <w:r w:rsidRPr="00E11726">
        <w:t>Оценка идеи создания предприятия;</w:t>
      </w:r>
    </w:p>
    <w:p w:rsidR="00635EB2" w:rsidRPr="00E11726" w:rsidRDefault="00635EB2" w:rsidP="00E11726">
      <w:pPr>
        <w:ind w:firstLine="709"/>
        <w:jc w:val="both"/>
      </w:pPr>
      <w:r w:rsidRPr="00E11726">
        <w:t>Финансирование идеи создания предприятия;</w:t>
      </w:r>
    </w:p>
    <w:p w:rsidR="00635EB2" w:rsidRPr="00E11726" w:rsidRDefault="00635EB2" w:rsidP="00E11726">
      <w:pPr>
        <w:ind w:firstLine="709"/>
        <w:jc w:val="both"/>
      </w:pPr>
      <w:r w:rsidRPr="00E11726">
        <w:t>Разработка обоснованного бизнес-плана;</w:t>
      </w:r>
    </w:p>
    <w:p w:rsidR="00635EB2" w:rsidRPr="00E11726" w:rsidRDefault="00635EB2" w:rsidP="00E11726">
      <w:pPr>
        <w:ind w:firstLine="709"/>
        <w:jc w:val="both"/>
      </w:pPr>
      <w:r w:rsidRPr="00E11726">
        <w:t>Источники предпринимательской идеи</w:t>
      </w:r>
    </w:p>
    <w:p w:rsidR="00635EB2" w:rsidRPr="00E11726" w:rsidRDefault="00635EB2" w:rsidP="00E11726">
      <w:pPr>
        <w:ind w:firstLine="709"/>
        <w:jc w:val="both"/>
      </w:pPr>
    </w:p>
    <w:p w:rsidR="00635EB2" w:rsidRPr="00E11726" w:rsidRDefault="00635EB2" w:rsidP="00587B7E">
      <w:pPr>
        <w:ind w:firstLine="709"/>
        <w:jc w:val="both"/>
      </w:pPr>
      <w:r w:rsidRPr="00E11726">
        <w:rPr>
          <w:i/>
        </w:rPr>
        <w:t>Подготовка и защита информационного проекта (презентации)</w:t>
      </w:r>
      <w:r w:rsidRPr="00E11726">
        <w:t>: представить доклад  в форме презентации.</w:t>
      </w:r>
    </w:p>
    <w:p w:rsidR="00635EB2" w:rsidRPr="00E11726" w:rsidRDefault="00635EB2" w:rsidP="00E11726">
      <w:pPr>
        <w:pStyle w:val="1"/>
        <w:spacing w:after="0" w:line="240" w:lineRule="auto"/>
        <w:ind w:left="0" w:firstLine="709"/>
        <w:jc w:val="both"/>
        <w:rPr>
          <w:rFonts w:ascii="Times New Roman" w:hAnsi="Times New Roman"/>
          <w:sz w:val="24"/>
          <w:szCs w:val="24"/>
        </w:rPr>
      </w:pPr>
      <w:r w:rsidRPr="00E11726">
        <w:rPr>
          <w:rFonts w:ascii="Times New Roman" w:hAnsi="Times New Roman"/>
          <w:sz w:val="24"/>
          <w:szCs w:val="24"/>
        </w:rPr>
        <w:t>Изучение методов генерирования идеи.</w:t>
      </w:r>
    </w:p>
    <w:p w:rsidR="00635EB2" w:rsidRPr="00E11726" w:rsidRDefault="00635EB2" w:rsidP="00E11726">
      <w:pPr>
        <w:ind w:firstLine="709"/>
        <w:jc w:val="both"/>
      </w:pPr>
      <w:r w:rsidRPr="00E11726">
        <w:rPr>
          <w:iCs/>
        </w:rPr>
        <w:t>Целевое обсуждение</w:t>
      </w:r>
      <w:r w:rsidRPr="00E11726">
        <w:t> </w:t>
      </w:r>
    </w:p>
    <w:p w:rsidR="00635EB2" w:rsidRPr="00E11726" w:rsidRDefault="00635EB2" w:rsidP="00E11726">
      <w:pPr>
        <w:ind w:firstLine="709"/>
        <w:jc w:val="both"/>
      </w:pPr>
      <w:r w:rsidRPr="00E11726">
        <w:rPr>
          <w:iCs/>
        </w:rPr>
        <w:t>Мозговой штурм</w:t>
      </w:r>
      <w:r w:rsidRPr="00E11726">
        <w:t> </w:t>
      </w:r>
    </w:p>
    <w:p w:rsidR="00635EB2" w:rsidRPr="00E11726" w:rsidRDefault="00635EB2" w:rsidP="00E11726">
      <w:pPr>
        <w:ind w:firstLine="709"/>
        <w:jc w:val="both"/>
      </w:pPr>
      <w:r w:rsidRPr="00E11726">
        <w:rPr>
          <w:iCs/>
        </w:rPr>
        <w:t>Инвентаризация слабых мест конкурентных товаров</w:t>
      </w:r>
      <w:r w:rsidRPr="00E11726">
        <w:t> </w:t>
      </w:r>
    </w:p>
    <w:p w:rsidR="00635EB2" w:rsidRPr="00E11726" w:rsidRDefault="00635EB2" w:rsidP="00587B7E">
      <w:pPr>
        <w:pStyle w:val="1"/>
        <w:spacing w:after="0" w:line="240" w:lineRule="auto"/>
        <w:ind w:left="0" w:firstLine="709"/>
        <w:jc w:val="both"/>
        <w:rPr>
          <w:rFonts w:ascii="Times New Roman" w:hAnsi="Times New Roman"/>
          <w:sz w:val="24"/>
          <w:szCs w:val="24"/>
        </w:rPr>
      </w:pPr>
    </w:p>
    <w:p w:rsidR="00635EB2" w:rsidRPr="00E11726" w:rsidRDefault="00635EB2" w:rsidP="00587B7E">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Практическое задание: Разработать предпринимательскую идею используя один из методов генерирования идей.</w:t>
      </w:r>
    </w:p>
    <w:p w:rsidR="00635EB2" w:rsidRDefault="00635EB2" w:rsidP="00587B7E">
      <w:pPr>
        <w:pStyle w:val="1"/>
        <w:spacing w:after="0" w:line="240" w:lineRule="auto"/>
        <w:ind w:left="0" w:firstLine="709"/>
        <w:jc w:val="both"/>
        <w:rPr>
          <w:sz w:val="24"/>
          <w:szCs w:val="24"/>
        </w:rPr>
      </w:pPr>
    </w:p>
    <w:p w:rsidR="00635EB2" w:rsidRPr="000D340F" w:rsidRDefault="00635EB2" w:rsidP="00587B7E">
      <w:pPr>
        <w:pStyle w:val="1"/>
        <w:spacing w:after="0" w:line="240" w:lineRule="auto"/>
        <w:ind w:left="0" w:firstLine="709"/>
        <w:jc w:val="both"/>
        <w:rPr>
          <w:rFonts w:ascii="Times New Roman" w:hAnsi="Times New Roman"/>
          <w:b/>
          <w:sz w:val="24"/>
          <w:szCs w:val="24"/>
        </w:rPr>
      </w:pPr>
      <w:r w:rsidRPr="00785612">
        <w:rPr>
          <w:rFonts w:ascii="Times New Roman" w:hAnsi="Times New Roman"/>
          <w:b/>
          <w:bCs/>
          <w:sz w:val="24"/>
          <w:szCs w:val="24"/>
        </w:rPr>
        <w:t xml:space="preserve">Тема 2. </w:t>
      </w:r>
      <w:r w:rsidRPr="00663825">
        <w:rPr>
          <w:rFonts w:ascii="Times New Roman" w:hAnsi="Times New Roman"/>
          <w:color w:val="000000"/>
          <w:sz w:val="24"/>
          <w:szCs w:val="24"/>
        </w:rPr>
        <w:t>Юридическое оформление предприятия. Личность предпринимателя</w:t>
      </w:r>
      <w:r w:rsidRPr="0017138C">
        <w:rPr>
          <w:rFonts w:ascii="Times New Roman" w:hAnsi="Times New Roman"/>
          <w:color w:val="000000"/>
          <w:sz w:val="24"/>
          <w:szCs w:val="24"/>
        </w:rPr>
        <w:t>.</w:t>
      </w:r>
      <w:r w:rsidRPr="000D340F">
        <w:rPr>
          <w:rFonts w:ascii="Times New Roman" w:hAnsi="Times New Roman"/>
          <w:b/>
          <w:sz w:val="24"/>
          <w:szCs w:val="24"/>
        </w:rPr>
        <w:t>(проводится в форме практической подготовки)</w:t>
      </w:r>
    </w:p>
    <w:p w:rsidR="00635EB2" w:rsidRPr="00785612" w:rsidRDefault="00635EB2" w:rsidP="00587B7E">
      <w:pPr>
        <w:pStyle w:val="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635EB2" w:rsidRPr="00702444" w:rsidRDefault="00635EB2" w:rsidP="009B4892">
      <w:pPr>
        <w:pStyle w:val="ListParagraph"/>
        <w:numPr>
          <w:ilvl w:val="0"/>
          <w:numId w:val="21"/>
        </w:numPr>
        <w:tabs>
          <w:tab w:val="left" w:pos="993"/>
        </w:tabs>
        <w:ind w:left="0" w:firstLine="709"/>
        <w:jc w:val="both"/>
      </w:pPr>
      <w:r w:rsidRPr="00702444">
        <w:t>Субъекты и объекты предпринимательской деятельности</w:t>
      </w:r>
    </w:p>
    <w:p w:rsidR="00635EB2" w:rsidRPr="00702444" w:rsidRDefault="00635EB2" w:rsidP="009B4892">
      <w:pPr>
        <w:pStyle w:val="ListParagraph"/>
        <w:numPr>
          <w:ilvl w:val="0"/>
          <w:numId w:val="21"/>
        </w:numPr>
        <w:tabs>
          <w:tab w:val="left" w:pos="993"/>
        </w:tabs>
        <w:ind w:left="0" w:firstLine="709"/>
        <w:jc w:val="both"/>
      </w:pPr>
      <w:r w:rsidRPr="00702444">
        <w:t xml:space="preserve">Сущность и виды ответственности предпринимателей </w:t>
      </w:r>
    </w:p>
    <w:p w:rsidR="00635EB2" w:rsidRPr="00702444" w:rsidRDefault="00635EB2" w:rsidP="009B4892">
      <w:pPr>
        <w:pStyle w:val="ListParagraph"/>
        <w:numPr>
          <w:ilvl w:val="0"/>
          <w:numId w:val="21"/>
        </w:numPr>
        <w:tabs>
          <w:tab w:val="left" w:pos="993"/>
        </w:tabs>
        <w:ind w:left="0" w:firstLine="709"/>
        <w:jc w:val="both"/>
      </w:pPr>
      <w:r w:rsidRPr="00702444">
        <w:t xml:space="preserve">Порядок образования юридических лиц </w:t>
      </w:r>
    </w:p>
    <w:p w:rsidR="00635EB2" w:rsidRPr="00702444" w:rsidRDefault="00635EB2" w:rsidP="009B4892">
      <w:pPr>
        <w:pStyle w:val="ListParagraph"/>
        <w:numPr>
          <w:ilvl w:val="0"/>
          <w:numId w:val="21"/>
        </w:numPr>
        <w:tabs>
          <w:tab w:val="left" w:pos="993"/>
        </w:tabs>
        <w:ind w:left="0" w:firstLine="709"/>
        <w:jc w:val="both"/>
      </w:pPr>
      <w:r w:rsidRPr="00702444">
        <w:t xml:space="preserve">Бизнес-планирование в предпринимательской деятельности </w:t>
      </w:r>
    </w:p>
    <w:p w:rsidR="00635EB2" w:rsidRDefault="00635EB2" w:rsidP="009B4892">
      <w:pPr>
        <w:pStyle w:val="ListParagraph"/>
        <w:numPr>
          <w:ilvl w:val="0"/>
          <w:numId w:val="21"/>
        </w:numPr>
        <w:tabs>
          <w:tab w:val="left" w:pos="993"/>
        </w:tabs>
        <w:ind w:left="0" w:firstLine="709"/>
        <w:jc w:val="both"/>
      </w:pPr>
      <w:r w:rsidRPr="00702444">
        <w:t xml:space="preserve">Организация и регистрация предпринимательской фирмы </w:t>
      </w:r>
    </w:p>
    <w:p w:rsidR="00635EB2" w:rsidRDefault="00635EB2" w:rsidP="009B4892">
      <w:pPr>
        <w:pStyle w:val="ListParagraph"/>
        <w:numPr>
          <w:ilvl w:val="0"/>
          <w:numId w:val="21"/>
        </w:numPr>
        <w:tabs>
          <w:tab w:val="left" w:pos="993"/>
        </w:tabs>
        <w:ind w:left="0" w:firstLine="709"/>
        <w:jc w:val="both"/>
      </w:pPr>
      <w:r>
        <w:t xml:space="preserve">Государственные органы регулирующие предпринимательскую деятельность ( ФНС, Роспотребнадзор и прочие) </w:t>
      </w:r>
    </w:p>
    <w:p w:rsidR="00635EB2" w:rsidRDefault="00635EB2" w:rsidP="009B4892">
      <w:pPr>
        <w:pStyle w:val="ListParagraph"/>
        <w:numPr>
          <w:ilvl w:val="0"/>
          <w:numId w:val="21"/>
        </w:numPr>
        <w:tabs>
          <w:tab w:val="left" w:pos="993"/>
        </w:tabs>
        <w:ind w:left="0" w:firstLine="709"/>
        <w:jc w:val="both"/>
      </w:pPr>
      <w:r>
        <w:t>Значение личности и его черт характера в предпринимательской деятельности .</w:t>
      </w:r>
    </w:p>
    <w:p w:rsidR="00635EB2" w:rsidRDefault="00635EB2" w:rsidP="009B4892">
      <w:pPr>
        <w:pStyle w:val="ListParagraph"/>
        <w:numPr>
          <w:ilvl w:val="0"/>
          <w:numId w:val="21"/>
        </w:numPr>
        <w:tabs>
          <w:tab w:val="left" w:pos="993"/>
        </w:tabs>
        <w:ind w:left="0" w:firstLine="709"/>
        <w:jc w:val="both"/>
      </w:pPr>
      <w:r>
        <w:t>Необходимая разрешительная документация.</w:t>
      </w:r>
    </w:p>
    <w:p w:rsidR="00635EB2" w:rsidRPr="00702444" w:rsidRDefault="00635EB2" w:rsidP="009B4892">
      <w:pPr>
        <w:pStyle w:val="ListParagraph"/>
        <w:numPr>
          <w:ilvl w:val="0"/>
          <w:numId w:val="21"/>
        </w:numPr>
        <w:tabs>
          <w:tab w:val="left" w:pos="993"/>
        </w:tabs>
        <w:ind w:left="0" w:firstLine="709"/>
        <w:jc w:val="both"/>
      </w:pPr>
      <w:r>
        <w:t>Учредительные документы</w:t>
      </w:r>
    </w:p>
    <w:p w:rsidR="00635EB2" w:rsidRPr="00785612" w:rsidRDefault="00635EB2" w:rsidP="0017138C">
      <w:pPr>
        <w:pStyle w:val="FootnoteText"/>
        <w:tabs>
          <w:tab w:val="left" w:pos="993"/>
        </w:tabs>
        <w:ind w:firstLine="709"/>
        <w:rPr>
          <w:b/>
          <w:i/>
        </w:rPr>
      </w:pPr>
    </w:p>
    <w:p w:rsidR="00635EB2" w:rsidRPr="00785612" w:rsidRDefault="00635EB2"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635EB2" w:rsidRPr="00702444" w:rsidRDefault="00635EB2" w:rsidP="0017138C">
      <w:pPr>
        <w:ind w:firstLine="709"/>
        <w:jc w:val="both"/>
        <w:rPr>
          <w:color w:val="000000"/>
        </w:rPr>
      </w:pPr>
      <w:r w:rsidRPr="00702444">
        <w:rPr>
          <w:color w:val="000000"/>
        </w:rPr>
        <w:t>Подготовьте информационный проект (презентацию) по теме – «</w:t>
      </w:r>
      <w:r w:rsidRPr="00702444">
        <w:t>Договорные отношения в предпринимательской деятельности</w:t>
      </w:r>
      <w:r w:rsidRPr="00702444">
        <w:rPr>
          <w:color w:val="000000"/>
        </w:rPr>
        <w:t>»</w:t>
      </w:r>
    </w:p>
    <w:p w:rsidR="00635EB2" w:rsidRPr="00702444" w:rsidRDefault="00635EB2" w:rsidP="0017138C">
      <w:pPr>
        <w:pStyle w:val="FootnoteText"/>
        <w:ind w:firstLine="709"/>
        <w:jc w:val="both"/>
        <w:rPr>
          <w:i/>
          <w:color w:val="000000"/>
          <w:sz w:val="24"/>
          <w:szCs w:val="24"/>
        </w:rPr>
      </w:pPr>
      <w:r w:rsidRPr="00702444">
        <w:rPr>
          <w:i/>
          <w:color w:val="000000"/>
          <w:sz w:val="24"/>
          <w:szCs w:val="24"/>
        </w:rPr>
        <w:t>Творческое задание (с элементами эссе)</w:t>
      </w:r>
    </w:p>
    <w:p w:rsidR="00635EB2" w:rsidRPr="00702444" w:rsidRDefault="00635EB2" w:rsidP="0017138C">
      <w:pPr>
        <w:ind w:firstLine="709"/>
        <w:jc w:val="both"/>
        <w:rPr>
          <w:color w:val="000000"/>
        </w:rPr>
      </w:pPr>
      <w:r w:rsidRPr="00702444">
        <w:rPr>
          <w:color w:val="000000"/>
        </w:rPr>
        <w:t>1</w:t>
      </w:r>
      <w:r w:rsidRPr="00702444">
        <w:rPr>
          <w:b/>
          <w:color w:val="000000"/>
        </w:rPr>
        <w:t>.</w:t>
      </w:r>
      <w:r w:rsidRPr="00702444">
        <w:rPr>
          <w:color w:val="000000"/>
        </w:rPr>
        <w:t>Напишите проект на тему «</w:t>
      </w:r>
      <w:r w:rsidRPr="00702444">
        <w:t>Культура и этика предпринимательской деятельности</w:t>
      </w:r>
      <w:r w:rsidRPr="00702444">
        <w:rPr>
          <w:color w:val="000000"/>
        </w:rPr>
        <w:t>»</w:t>
      </w:r>
    </w:p>
    <w:p w:rsidR="00635EB2" w:rsidRPr="00702444" w:rsidRDefault="00635EB2" w:rsidP="0017138C">
      <w:pPr>
        <w:pStyle w:val="a8"/>
        <w:ind w:firstLine="709"/>
        <w:jc w:val="both"/>
        <w:rPr>
          <w:b w:val="0"/>
          <w:color w:val="000000"/>
          <w:sz w:val="24"/>
        </w:rPr>
      </w:pPr>
      <w:r w:rsidRPr="00702444">
        <w:rPr>
          <w:b w:val="0"/>
          <w:color w:val="000000"/>
          <w:sz w:val="24"/>
        </w:rPr>
        <w:t>2.Напишите проект на тему «</w:t>
      </w:r>
      <w:r w:rsidRPr="00702444">
        <w:rPr>
          <w:b w:val="0"/>
          <w:sz w:val="24"/>
        </w:rPr>
        <w:t>Сущность предпринимательской тайны. Основные элементы механизма защиты предпринимательской тайны</w:t>
      </w:r>
      <w:r w:rsidRPr="00702444">
        <w:rPr>
          <w:b w:val="0"/>
          <w:color w:val="000000"/>
          <w:sz w:val="24"/>
        </w:rPr>
        <w:t>»</w:t>
      </w:r>
    </w:p>
    <w:p w:rsidR="00635EB2" w:rsidRDefault="00635EB2" w:rsidP="00587B7E">
      <w:pPr>
        <w:pStyle w:val="1"/>
        <w:spacing w:after="0" w:line="240" w:lineRule="auto"/>
        <w:ind w:left="0" w:firstLine="709"/>
        <w:jc w:val="both"/>
        <w:rPr>
          <w:rFonts w:ascii="Times New Roman" w:hAnsi="Times New Roman"/>
          <w:b/>
          <w:color w:val="000000"/>
          <w:spacing w:val="2"/>
          <w:sz w:val="24"/>
          <w:szCs w:val="24"/>
        </w:rPr>
      </w:pPr>
    </w:p>
    <w:p w:rsidR="00635EB2" w:rsidRPr="00842910" w:rsidRDefault="00635EB2" w:rsidP="00842910">
      <w:pPr>
        <w:pStyle w:val="1"/>
        <w:tabs>
          <w:tab w:val="left" w:pos="993"/>
        </w:tabs>
        <w:spacing w:after="0" w:line="240" w:lineRule="auto"/>
        <w:ind w:left="0" w:firstLine="709"/>
        <w:jc w:val="both"/>
        <w:rPr>
          <w:rFonts w:ascii="Times New Roman" w:hAnsi="Times New Roman"/>
          <w:b/>
          <w:i/>
          <w:color w:val="000000"/>
          <w:spacing w:val="2"/>
          <w:sz w:val="24"/>
          <w:szCs w:val="24"/>
        </w:rPr>
      </w:pPr>
      <w:r w:rsidRPr="00842910">
        <w:rPr>
          <w:rFonts w:ascii="Times New Roman" w:hAnsi="Times New Roman"/>
          <w:b/>
          <w:i/>
          <w:color w:val="000000"/>
          <w:spacing w:val="2"/>
          <w:sz w:val="24"/>
          <w:szCs w:val="24"/>
        </w:rPr>
        <w:t xml:space="preserve">Задание для практической подготовки </w:t>
      </w:r>
    </w:p>
    <w:p w:rsidR="00635EB2" w:rsidRPr="00842910" w:rsidRDefault="00635EB2" w:rsidP="00842910">
      <w:pPr>
        <w:pStyle w:val="1"/>
        <w:tabs>
          <w:tab w:val="left" w:pos="993"/>
        </w:tabs>
        <w:spacing w:after="0" w:line="240" w:lineRule="auto"/>
        <w:ind w:left="0" w:firstLine="709"/>
        <w:jc w:val="both"/>
        <w:rPr>
          <w:rFonts w:ascii="Times New Roman" w:hAnsi="Times New Roman"/>
          <w:color w:val="000000"/>
          <w:spacing w:val="2"/>
          <w:sz w:val="24"/>
          <w:szCs w:val="24"/>
        </w:rPr>
      </w:pPr>
      <w:r w:rsidRPr="00842910">
        <w:rPr>
          <w:rFonts w:ascii="Times New Roman" w:hAnsi="Times New Roman"/>
          <w:color w:val="000000"/>
          <w:spacing w:val="2"/>
          <w:sz w:val="24"/>
          <w:szCs w:val="24"/>
        </w:rPr>
        <w:t xml:space="preserve">Задание 1. </w:t>
      </w:r>
    </w:p>
    <w:p w:rsidR="00635EB2" w:rsidRPr="00842910" w:rsidRDefault="00635EB2" w:rsidP="00842910">
      <w:pPr>
        <w:pStyle w:val="1"/>
        <w:tabs>
          <w:tab w:val="left" w:pos="993"/>
        </w:tabs>
        <w:spacing w:after="0" w:line="240" w:lineRule="auto"/>
        <w:ind w:left="0" w:firstLine="709"/>
        <w:jc w:val="both"/>
        <w:rPr>
          <w:rFonts w:ascii="Times New Roman" w:hAnsi="Times New Roman"/>
          <w:color w:val="000000"/>
          <w:spacing w:val="2"/>
          <w:sz w:val="24"/>
          <w:szCs w:val="24"/>
        </w:rPr>
      </w:pPr>
      <w:r w:rsidRPr="00842910">
        <w:rPr>
          <w:rFonts w:ascii="Times New Roman" w:hAnsi="Times New Roman"/>
          <w:color w:val="000000"/>
          <w:spacing w:val="2"/>
          <w:sz w:val="24"/>
          <w:szCs w:val="24"/>
        </w:rPr>
        <w:t>На  основании сгенер</w:t>
      </w:r>
      <w:r>
        <w:rPr>
          <w:rFonts w:ascii="Times New Roman" w:hAnsi="Times New Roman"/>
          <w:color w:val="000000"/>
          <w:spacing w:val="2"/>
          <w:sz w:val="24"/>
          <w:szCs w:val="24"/>
        </w:rPr>
        <w:t>иро</w:t>
      </w:r>
      <w:r w:rsidRPr="00842910">
        <w:rPr>
          <w:rFonts w:ascii="Times New Roman" w:hAnsi="Times New Roman"/>
          <w:color w:val="000000"/>
          <w:spacing w:val="2"/>
          <w:sz w:val="24"/>
          <w:szCs w:val="24"/>
        </w:rPr>
        <w:t>ванной ранее идеи  выполнить следующие задания:</w:t>
      </w:r>
    </w:p>
    <w:p w:rsidR="00635EB2" w:rsidRPr="00842910" w:rsidRDefault="00635EB2" w:rsidP="00842910">
      <w:pPr>
        <w:pStyle w:val="1"/>
        <w:tabs>
          <w:tab w:val="left" w:pos="993"/>
        </w:tabs>
        <w:spacing w:after="0" w:line="240" w:lineRule="auto"/>
        <w:ind w:left="709"/>
        <w:jc w:val="both"/>
        <w:rPr>
          <w:rFonts w:ascii="Times New Roman" w:hAnsi="Times New Roman"/>
          <w:color w:val="000000"/>
          <w:spacing w:val="2"/>
          <w:sz w:val="24"/>
          <w:szCs w:val="24"/>
        </w:rPr>
      </w:pPr>
      <w:r w:rsidRPr="00842910">
        <w:rPr>
          <w:rFonts w:ascii="Times New Roman" w:hAnsi="Times New Roman"/>
          <w:color w:val="000000"/>
          <w:spacing w:val="2"/>
          <w:sz w:val="24"/>
          <w:szCs w:val="24"/>
        </w:rPr>
        <w:t>Подготовить перечень разрешающей документации для определенного вида деятельности ( лицензии, требования, нормы</w:t>
      </w:r>
      <w:r>
        <w:rPr>
          <w:rFonts w:ascii="Times New Roman" w:hAnsi="Times New Roman"/>
          <w:color w:val="000000"/>
          <w:spacing w:val="2"/>
          <w:sz w:val="24"/>
          <w:szCs w:val="24"/>
        </w:rPr>
        <w:t xml:space="preserve"> и прочие)</w:t>
      </w:r>
    </w:p>
    <w:p w:rsidR="00635EB2" w:rsidRDefault="00635EB2" w:rsidP="00842910">
      <w:pPr>
        <w:pStyle w:val="1"/>
        <w:tabs>
          <w:tab w:val="left" w:pos="993"/>
        </w:tabs>
        <w:spacing w:after="0" w:line="240" w:lineRule="auto"/>
        <w:ind w:left="709"/>
        <w:jc w:val="both"/>
        <w:rPr>
          <w:rFonts w:ascii="Times New Roman" w:hAnsi="Times New Roman"/>
          <w:color w:val="000000"/>
          <w:spacing w:val="2"/>
          <w:sz w:val="24"/>
          <w:szCs w:val="24"/>
        </w:rPr>
      </w:pPr>
      <w:r w:rsidRPr="00842910">
        <w:rPr>
          <w:rFonts w:ascii="Times New Roman" w:hAnsi="Times New Roman"/>
          <w:color w:val="000000"/>
          <w:spacing w:val="2"/>
          <w:sz w:val="24"/>
          <w:szCs w:val="24"/>
        </w:rPr>
        <w:t>Подготовить учредительные документы ( образцы)</w:t>
      </w:r>
    </w:p>
    <w:p w:rsidR="00635EB2" w:rsidRPr="00842910" w:rsidRDefault="00635EB2" w:rsidP="00842910">
      <w:pPr>
        <w:pStyle w:val="1"/>
        <w:tabs>
          <w:tab w:val="left" w:pos="993"/>
        </w:tabs>
        <w:spacing w:after="0" w:line="240" w:lineRule="auto"/>
        <w:ind w:left="709"/>
        <w:jc w:val="both"/>
        <w:rPr>
          <w:rFonts w:ascii="Times New Roman" w:hAnsi="Times New Roman"/>
          <w:color w:val="000000"/>
          <w:spacing w:val="2"/>
          <w:sz w:val="24"/>
          <w:szCs w:val="24"/>
        </w:rPr>
      </w:pPr>
      <w:r>
        <w:rPr>
          <w:rFonts w:ascii="Times New Roman" w:hAnsi="Times New Roman"/>
          <w:color w:val="000000"/>
          <w:spacing w:val="2"/>
          <w:sz w:val="24"/>
          <w:szCs w:val="24"/>
        </w:rPr>
        <w:t>Определить вид деятельности по ОКВЭД</w:t>
      </w:r>
    </w:p>
    <w:p w:rsidR="00635EB2" w:rsidRPr="00842910" w:rsidRDefault="00635EB2" w:rsidP="00842910">
      <w:pPr>
        <w:pStyle w:val="1"/>
        <w:tabs>
          <w:tab w:val="left" w:pos="993"/>
        </w:tabs>
        <w:spacing w:after="0" w:line="240" w:lineRule="auto"/>
        <w:ind w:left="709"/>
        <w:jc w:val="both"/>
        <w:rPr>
          <w:rFonts w:ascii="Times New Roman" w:hAnsi="Times New Roman"/>
          <w:sz w:val="24"/>
          <w:szCs w:val="24"/>
        </w:rPr>
      </w:pPr>
      <w:r w:rsidRPr="00842910">
        <w:rPr>
          <w:rFonts w:ascii="Times New Roman" w:hAnsi="Times New Roman"/>
          <w:sz w:val="24"/>
          <w:szCs w:val="24"/>
        </w:rPr>
        <w:t xml:space="preserve">Составить Устав предприятия. </w:t>
      </w:r>
    </w:p>
    <w:p w:rsidR="00635EB2" w:rsidRPr="00842910" w:rsidRDefault="00635EB2" w:rsidP="00842910">
      <w:pPr>
        <w:pStyle w:val="1"/>
        <w:tabs>
          <w:tab w:val="left" w:pos="993"/>
        </w:tabs>
        <w:spacing w:after="0" w:line="240" w:lineRule="auto"/>
        <w:ind w:left="709"/>
        <w:jc w:val="both"/>
        <w:rPr>
          <w:rFonts w:ascii="Times New Roman" w:hAnsi="Times New Roman"/>
          <w:sz w:val="24"/>
          <w:szCs w:val="24"/>
        </w:rPr>
      </w:pPr>
      <w:r w:rsidRPr="00842910">
        <w:rPr>
          <w:rFonts w:ascii="Times New Roman" w:hAnsi="Times New Roman"/>
          <w:sz w:val="24"/>
          <w:szCs w:val="24"/>
        </w:rPr>
        <w:t xml:space="preserve">Оформить положение о структурном подразделении. </w:t>
      </w:r>
    </w:p>
    <w:p w:rsidR="00635EB2" w:rsidRPr="00842910" w:rsidRDefault="00635EB2" w:rsidP="00842910">
      <w:pPr>
        <w:pStyle w:val="1"/>
        <w:tabs>
          <w:tab w:val="left" w:pos="993"/>
        </w:tabs>
        <w:spacing w:after="0" w:line="240" w:lineRule="auto"/>
        <w:ind w:left="709"/>
        <w:jc w:val="both"/>
        <w:rPr>
          <w:rFonts w:ascii="Times New Roman" w:hAnsi="Times New Roman"/>
          <w:sz w:val="24"/>
          <w:szCs w:val="24"/>
        </w:rPr>
      </w:pPr>
      <w:r w:rsidRPr="00842910">
        <w:rPr>
          <w:rFonts w:ascii="Times New Roman" w:hAnsi="Times New Roman"/>
          <w:sz w:val="24"/>
          <w:szCs w:val="24"/>
        </w:rPr>
        <w:t xml:space="preserve">Оформить учредительный договор. </w:t>
      </w:r>
    </w:p>
    <w:p w:rsidR="00635EB2" w:rsidRDefault="00635EB2" w:rsidP="00842910">
      <w:pPr>
        <w:pStyle w:val="1"/>
        <w:tabs>
          <w:tab w:val="left" w:pos="993"/>
        </w:tabs>
        <w:spacing w:after="0" w:line="240" w:lineRule="auto"/>
        <w:ind w:left="709"/>
        <w:jc w:val="both"/>
        <w:rPr>
          <w:rFonts w:ascii="Times New Roman" w:hAnsi="Times New Roman"/>
          <w:sz w:val="24"/>
          <w:szCs w:val="24"/>
        </w:rPr>
      </w:pPr>
      <w:r w:rsidRPr="00842910">
        <w:rPr>
          <w:rFonts w:ascii="Times New Roman" w:hAnsi="Times New Roman"/>
          <w:sz w:val="24"/>
          <w:szCs w:val="24"/>
        </w:rPr>
        <w:t xml:space="preserve">Оформить должностную инструкцию, штатное расписание. </w:t>
      </w:r>
    </w:p>
    <w:p w:rsidR="00635EB2" w:rsidRPr="00842910" w:rsidRDefault="00635EB2" w:rsidP="00842910">
      <w:pPr>
        <w:pStyle w:val="1"/>
        <w:tabs>
          <w:tab w:val="left" w:pos="993"/>
        </w:tabs>
        <w:spacing w:after="0" w:line="240" w:lineRule="auto"/>
        <w:ind w:left="709"/>
        <w:jc w:val="both"/>
        <w:rPr>
          <w:rFonts w:ascii="Times New Roman" w:hAnsi="Times New Roman"/>
          <w:sz w:val="24"/>
          <w:szCs w:val="24"/>
        </w:rPr>
      </w:pPr>
      <w:r>
        <w:rPr>
          <w:rFonts w:ascii="Times New Roman" w:hAnsi="Times New Roman"/>
          <w:sz w:val="24"/>
          <w:szCs w:val="24"/>
        </w:rPr>
        <w:t>Определить роль предпринимателя и его должностные обязанности.</w:t>
      </w:r>
    </w:p>
    <w:p w:rsidR="00635EB2" w:rsidRDefault="00635EB2" w:rsidP="00842910">
      <w:pPr>
        <w:pStyle w:val="1"/>
        <w:tabs>
          <w:tab w:val="left" w:pos="993"/>
        </w:tabs>
        <w:spacing w:after="0" w:line="240" w:lineRule="auto"/>
        <w:ind w:left="0" w:firstLine="709"/>
        <w:jc w:val="both"/>
        <w:rPr>
          <w:rFonts w:ascii="Times New Roman" w:hAnsi="Times New Roman"/>
          <w:sz w:val="24"/>
          <w:szCs w:val="24"/>
        </w:rPr>
      </w:pPr>
    </w:p>
    <w:p w:rsidR="00635EB2" w:rsidRDefault="00635EB2" w:rsidP="00842910">
      <w:pPr>
        <w:pStyle w:val="1"/>
        <w:tabs>
          <w:tab w:val="left" w:pos="993"/>
        </w:tabs>
        <w:spacing w:after="0" w:line="240" w:lineRule="auto"/>
        <w:ind w:left="0" w:firstLine="709"/>
        <w:jc w:val="both"/>
        <w:rPr>
          <w:rFonts w:ascii="Times New Roman" w:hAnsi="Times New Roman"/>
          <w:sz w:val="24"/>
          <w:szCs w:val="24"/>
        </w:rPr>
      </w:pPr>
      <w:r w:rsidRPr="00842910">
        <w:rPr>
          <w:rFonts w:ascii="Times New Roman" w:hAnsi="Times New Roman"/>
          <w:sz w:val="24"/>
          <w:szCs w:val="24"/>
        </w:rPr>
        <w:t>Задание 2</w:t>
      </w:r>
    </w:p>
    <w:p w:rsidR="00635EB2" w:rsidRPr="00842910" w:rsidRDefault="00635EB2" w:rsidP="00842910">
      <w:pPr>
        <w:pStyle w:val="1"/>
        <w:tabs>
          <w:tab w:val="left" w:pos="993"/>
        </w:tabs>
        <w:spacing w:after="0" w:line="240" w:lineRule="auto"/>
        <w:ind w:left="0" w:firstLine="709"/>
        <w:jc w:val="both"/>
        <w:rPr>
          <w:rFonts w:ascii="Times New Roman" w:hAnsi="Times New Roman"/>
          <w:color w:val="000000"/>
          <w:spacing w:val="2"/>
          <w:sz w:val="24"/>
          <w:szCs w:val="24"/>
        </w:rPr>
      </w:pPr>
      <w:r w:rsidRPr="00842910">
        <w:rPr>
          <w:rFonts w:ascii="Times New Roman" w:hAnsi="Times New Roman"/>
          <w:sz w:val="24"/>
          <w:szCs w:val="24"/>
        </w:rPr>
        <w:t xml:space="preserve"> Рассмотреть схему организационной структуры конкретного предприятия и составить структурно-организационную схему условно созданного студентами предприятия.</w:t>
      </w:r>
    </w:p>
    <w:p w:rsidR="00635EB2" w:rsidRDefault="00635EB2" w:rsidP="00587B7E">
      <w:pPr>
        <w:pStyle w:val="1"/>
        <w:spacing w:after="0" w:line="240" w:lineRule="auto"/>
        <w:ind w:left="0" w:firstLine="709"/>
        <w:jc w:val="both"/>
        <w:rPr>
          <w:rFonts w:ascii="Times New Roman" w:hAnsi="Times New Roman"/>
          <w:b/>
          <w:color w:val="000000"/>
          <w:spacing w:val="2"/>
          <w:sz w:val="24"/>
          <w:szCs w:val="24"/>
        </w:rPr>
      </w:pPr>
    </w:p>
    <w:p w:rsidR="00635EB2" w:rsidRPr="007531DF" w:rsidRDefault="00635EB2" w:rsidP="00587B7E">
      <w:pPr>
        <w:pStyle w:val="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663825">
        <w:rPr>
          <w:rFonts w:ascii="Times New Roman" w:hAnsi="Times New Roman"/>
          <w:color w:val="000000"/>
          <w:sz w:val="24"/>
          <w:szCs w:val="24"/>
        </w:rPr>
        <w:t>Организация эффективной предпринимательской деятельности</w:t>
      </w:r>
    </w:p>
    <w:p w:rsidR="00635EB2" w:rsidRPr="00466912" w:rsidRDefault="00635EB2" w:rsidP="00587B7E">
      <w:pPr>
        <w:ind w:firstLine="709"/>
        <w:jc w:val="both"/>
        <w:rPr>
          <w:i/>
        </w:rPr>
      </w:pPr>
      <w:r w:rsidRPr="00466912">
        <w:rPr>
          <w:i/>
        </w:rPr>
        <w:t>Вопросы к занятию</w:t>
      </w:r>
    </w:p>
    <w:p w:rsidR="00635EB2" w:rsidRPr="00702444" w:rsidRDefault="00635EB2" w:rsidP="009B4892">
      <w:pPr>
        <w:pStyle w:val="ListParagraph"/>
        <w:widowControl/>
        <w:numPr>
          <w:ilvl w:val="0"/>
          <w:numId w:val="20"/>
        </w:numPr>
        <w:tabs>
          <w:tab w:val="left" w:pos="993"/>
        </w:tabs>
        <w:autoSpaceDE/>
        <w:autoSpaceDN/>
        <w:adjustRightInd/>
        <w:ind w:left="0" w:firstLine="709"/>
        <w:jc w:val="both"/>
        <w:rPr>
          <w:color w:val="000000"/>
        </w:rPr>
      </w:pPr>
      <w:r w:rsidRPr="00702444">
        <w:rPr>
          <w:color w:val="000000"/>
        </w:rPr>
        <w:t xml:space="preserve">Организационно-правовые формы коммерческих предприятий. Факторы, влияющие на выбор их организационно-правовой формы. </w:t>
      </w:r>
      <w:r>
        <w:rPr>
          <w:color w:val="000000"/>
        </w:rPr>
        <w:t xml:space="preserve"> Преимущества и недостатки</w:t>
      </w:r>
    </w:p>
    <w:p w:rsidR="00635EB2" w:rsidRPr="00702444" w:rsidRDefault="00635EB2" w:rsidP="009B4892">
      <w:pPr>
        <w:pStyle w:val="ListParagraph"/>
        <w:widowControl/>
        <w:numPr>
          <w:ilvl w:val="0"/>
          <w:numId w:val="20"/>
        </w:numPr>
        <w:tabs>
          <w:tab w:val="left" w:pos="993"/>
        </w:tabs>
        <w:autoSpaceDE/>
        <w:autoSpaceDN/>
        <w:adjustRightInd/>
        <w:ind w:left="0" w:firstLine="709"/>
        <w:jc w:val="both"/>
        <w:rPr>
          <w:color w:val="000000"/>
        </w:rPr>
      </w:pPr>
      <w:r w:rsidRPr="00702444">
        <w:rPr>
          <w:color w:val="000000"/>
        </w:rPr>
        <w:t>Построение организационной структуры, типа коммерческого предприятия.</w:t>
      </w:r>
    </w:p>
    <w:p w:rsidR="00635EB2" w:rsidRPr="00702444" w:rsidRDefault="00635EB2" w:rsidP="009B4892">
      <w:pPr>
        <w:pStyle w:val="ListParagraph"/>
        <w:widowControl/>
        <w:numPr>
          <w:ilvl w:val="0"/>
          <w:numId w:val="20"/>
        </w:numPr>
        <w:tabs>
          <w:tab w:val="left" w:pos="993"/>
        </w:tabs>
        <w:autoSpaceDE/>
        <w:autoSpaceDN/>
        <w:adjustRightInd/>
        <w:ind w:left="0" w:firstLine="709"/>
        <w:jc w:val="both"/>
        <w:rPr>
          <w:color w:val="000000"/>
        </w:rPr>
      </w:pPr>
      <w:r w:rsidRPr="00702444">
        <w:rPr>
          <w:color w:val="000000"/>
        </w:rPr>
        <w:t xml:space="preserve">Индивидуальное предпринимательство без образования юридического лица - форма предпринимательства граждан. </w:t>
      </w:r>
    </w:p>
    <w:p w:rsidR="00635EB2" w:rsidRPr="00702444" w:rsidRDefault="00635EB2" w:rsidP="009B4892">
      <w:pPr>
        <w:pStyle w:val="ListParagraph"/>
        <w:widowControl/>
        <w:numPr>
          <w:ilvl w:val="0"/>
          <w:numId w:val="20"/>
        </w:numPr>
        <w:tabs>
          <w:tab w:val="left" w:pos="993"/>
        </w:tabs>
        <w:autoSpaceDE/>
        <w:autoSpaceDN/>
        <w:adjustRightInd/>
        <w:ind w:left="0" w:firstLine="709"/>
        <w:jc w:val="both"/>
      </w:pPr>
      <w:r w:rsidRPr="00702444">
        <w:t xml:space="preserve">Жизненный цикл предпринимательской организации. </w:t>
      </w:r>
    </w:p>
    <w:p w:rsidR="00635EB2" w:rsidRPr="00702444" w:rsidRDefault="00635EB2" w:rsidP="009B4892">
      <w:pPr>
        <w:pStyle w:val="ListParagraph"/>
        <w:widowControl/>
        <w:numPr>
          <w:ilvl w:val="0"/>
          <w:numId w:val="20"/>
        </w:numPr>
        <w:tabs>
          <w:tab w:val="left" w:pos="993"/>
        </w:tabs>
        <w:autoSpaceDE/>
        <w:autoSpaceDN/>
        <w:adjustRightInd/>
        <w:ind w:left="0" w:firstLine="709"/>
        <w:jc w:val="both"/>
      </w:pPr>
      <w:r w:rsidRPr="00702444">
        <w:t xml:space="preserve">Механизм выживания в начальный период жизненного цикла организации. </w:t>
      </w:r>
    </w:p>
    <w:p w:rsidR="00635EB2" w:rsidRDefault="00635EB2" w:rsidP="009B4892">
      <w:pPr>
        <w:pStyle w:val="ListParagraph"/>
        <w:widowControl/>
        <w:numPr>
          <w:ilvl w:val="0"/>
          <w:numId w:val="20"/>
        </w:numPr>
        <w:tabs>
          <w:tab w:val="left" w:pos="993"/>
        </w:tabs>
        <w:autoSpaceDE/>
        <w:autoSpaceDN/>
        <w:adjustRightInd/>
        <w:ind w:left="0" w:firstLine="709"/>
        <w:jc w:val="both"/>
      </w:pPr>
      <w:r w:rsidRPr="00702444">
        <w:t xml:space="preserve">Проникновение в новые сферы деятельности. </w:t>
      </w:r>
    </w:p>
    <w:p w:rsidR="00635EB2" w:rsidRDefault="00635EB2" w:rsidP="009B4892">
      <w:pPr>
        <w:pStyle w:val="ListParagraph"/>
        <w:widowControl/>
        <w:numPr>
          <w:ilvl w:val="0"/>
          <w:numId w:val="20"/>
        </w:numPr>
        <w:tabs>
          <w:tab w:val="left" w:pos="993"/>
        </w:tabs>
        <w:autoSpaceDE/>
        <w:autoSpaceDN/>
        <w:adjustRightInd/>
        <w:ind w:left="0" w:firstLine="709"/>
        <w:jc w:val="both"/>
      </w:pPr>
      <w:r w:rsidRPr="00702444">
        <w:t>Диверсификация производства</w:t>
      </w:r>
    </w:p>
    <w:p w:rsidR="00635EB2" w:rsidRDefault="00635EB2" w:rsidP="009B4892">
      <w:pPr>
        <w:pStyle w:val="ListParagraph"/>
        <w:widowControl/>
        <w:numPr>
          <w:ilvl w:val="0"/>
          <w:numId w:val="20"/>
        </w:numPr>
        <w:tabs>
          <w:tab w:val="left" w:pos="993"/>
        </w:tabs>
        <w:autoSpaceDE/>
        <w:autoSpaceDN/>
        <w:adjustRightInd/>
        <w:ind w:left="0" w:firstLine="709"/>
        <w:jc w:val="both"/>
      </w:pPr>
      <w:r>
        <w:t>Организация производства</w:t>
      </w:r>
    </w:p>
    <w:p w:rsidR="00635EB2" w:rsidRDefault="00635EB2" w:rsidP="009B4892">
      <w:pPr>
        <w:pStyle w:val="ListParagraph"/>
        <w:widowControl/>
        <w:numPr>
          <w:ilvl w:val="0"/>
          <w:numId w:val="20"/>
        </w:numPr>
        <w:tabs>
          <w:tab w:val="left" w:pos="993"/>
        </w:tabs>
        <w:autoSpaceDE/>
        <w:autoSpaceDN/>
        <w:adjustRightInd/>
        <w:ind w:left="0" w:firstLine="709"/>
        <w:jc w:val="both"/>
      </w:pPr>
      <w:r>
        <w:t>Материально-сырьевая база предприятия</w:t>
      </w:r>
    </w:p>
    <w:p w:rsidR="00635EB2" w:rsidRDefault="00635EB2" w:rsidP="009B4892">
      <w:pPr>
        <w:pStyle w:val="ListParagraph"/>
        <w:widowControl/>
        <w:numPr>
          <w:ilvl w:val="0"/>
          <w:numId w:val="20"/>
        </w:numPr>
        <w:tabs>
          <w:tab w:val="left" w:pos="993"/>
        </w:tabs>
        <w:autoSpaceDE/>
        <w:autoSpaceDN/>
        <w:adjustRightInd/>
        <w:ind w:left="0" w:firstLine="709"/>
        <w:jc w:val="both"/>
      </w:pPr>
      <w:r>
        <w:t xml:space="preserve">Влияние маркетинга и конкуренции на развитие новых предпринимательских структур </w:t>
      </w:r>
    </w:p>
    <w:p w:rsidR="00635EB2" w:rsidRDefault="00635EB2" w:rsidP="00945E97">
      <w:pPr>
        <w:pStyle w:val="ListParagraph"/>
        <w:widowControl/>
        <w:autoSpaceDE/>
        <w:autoSpaceDN/>
        <w:adjustRightInd/>
        <w:ind w:left="709"/>
      </w:pPr>
    </w:p>
    <w:p w:rsidR="00635EB2" w:rsidRDefault="00635EB2" w:rsidP="00945E97">
      <w:pPr>
        <w:pStyle w:val="ListParagraph"/>
        <w:widowControl/>
        <w:autoSpaceDE/>
        <w:autoSpaceDN/>
        <w:adjustRightInd/>
        <w:ind w:left="709"/>
      </w:pPr>
      <w:r w:rsidRPr="00945E97">
        <w:rPr>
          <w:i/>
        </w:rPr>
        <w:t>Подготовка и защита информационного проекта (презентации)</w:t>
      </w:r>
      <w:r>
        <w:t>: представить доклад  в форме презентации</w:t>
      </w:r>
    </w:p>
    <w:p w:rsidR="00635EB2" w:rsidRDefault="00635EB2" w:rsidP="00587B7E">
      <w:pPr>
        <w:ind w:firstLine="709"/>
        <w:jc w:val="both"/>
      </w:pPr>
    </w:p>
    <w:p w:rsidR="00635EB2" w:rsidRPr="00702444" w:rsidRDefault="00635EB2" w:rsidP="00945E97">
      <w:pPr>
        <w:ind w:firstLine="709"/>
        <w:jc w:val="both"/>
        <w:rPr>
          <w:i/>
          <w:color w:val="000000"/>
        </w:rPr>
      </w:pPr>
      <w:r w:rsidRPr="00702444">
        <w:rPr>
          <w:i/>
          <w:color w:val="000000"/>
        </w:rPr>
        <w:t>Сравнительный анализ в форме деловой игры:</w:t>
      </w:r>
    </w:p>
    <w:p w:rsidR="00635EB2" w:rsidRPr="00702444" w:rsidRDefault="00635EB2" w:rsidP="00945E97">
      <w:pPr>
        <w:pStyle w:val="Default"/>
        <w:ind w:firstLine="709"/>
        <w:jc w:val="both"/>
      </w:pPr>
      <w:r w:rsidRPr="00702444">
        <w:t xml:space="preserve">Тема (проблема): Использование зарубежного опыта организации бизнеса в России. </w:t>
      </w:r>
    </w:p>
    <w:p w:rsidR="00635EB2" w:rsidRPr="00702444" w:rsidRDefault="00635EB2" w:rsidP="00945E97">
      <w:pPr>
        <w:pStyle w:val="Default"/>
        <w:ind w:firstLine="709"/>
        <w:jc w:val="both"/>
      </w:pPr>
      <w:r w:rsidRPr="00702444">
        <w:t>Концепция игры: две команды студентов обсуждают возможности широкого использования зарубежного опыта организации бизнеса в России.</w:t>
      </w:r>
    </w:p>
    <w:p w:rsidR="00635EB2" w:rsidRPr="00702444" w:rsidRDefault="00635EB2" w:rsidP="00945E97">
      <w:pPr>
        <w:pStyle w:val="Default"/>
        <w:ind w:firstLine="709"/>
        <w:jc w:val="both"/>
      </w:pPr>
      <w:r w:rsidRPr="00702444">
        <w:t xml:space="preserve">Роли: </w:t>
      </w:r>
    </w:p>
    <w:p w:rsidR="00635EB2" w:rsidRPr="00702444" w:rsidRDefault="00635EB2" w:rsidP="00945E97">
      <w:pPr>
        <w:pStyle w:val="ListParagraph"/>
        <w:widowControl/>
        <w:autoSpaceDE/>
        <w:autoSpaceDN/>
        <w:adjustRightInd/>
        <w:ind w:left="0" w:firstLine="709"/>
        <w:contextualSpacing w:val="0"/>
        <w:jc w:val="both"/>
        <w:rPr>
          <w:color w:val="000000"/>
        </w:rPr>
      </w:pPr>
      <w:r>
        <w:rPr>
          <w:color w:val="000000"/>
        </w:rPr>
        <w:t>К</w:t>
      </w:r>
      <w:r w:rsidRPr="00702444">
        <w:rPr>
          <w:color w:val="000000"/>
        </w:rPr>
        <w:t>оманда «патриотов» (формируется из студентов – приверженцев мнения, что использование зарубежного опыта в России затруднено в виду особенностей условий организации бизнеса в нашей стране).</w:t>
      </w:r>
    </w:p>
    <w:p w:rsidR="00635EB2" w:rsidRPr="00AD3599" w:rsidRDefault="00635EB2" w:rsidP="00AD3599">
      <w:pPr>
        <w:ind w:left="709"/>
        <w:jc w:val="both"/>
        <w:rPr>
          <w:color w:val="000000"/>
        </w:rPr>
      </w:pPr>
      <w:r w:rsidRPr="00AD3599">
        <w:rPr>
          <w:color w:val="000000"/>
        </w:rPr>
        <w:t>Команда «западников» (формируется из студентов – приверженцев мнения, что зарубежный опыт имеет важное значение для организации бизнеса в России).</w:t>
      </w:r>
    </w:p>
    <w:p w:rsidR="00635EB2" w:rsidRPr="00702444" w:rsidRDefault="00635EB2" w:rsidP="00945E97">
      <w:pPr>
        <w:pStyle w:val="Default"/>
        <w:ind w:firstLine="709"/>
        <w:jc w:val="both"/>
      </w:pPr>
      <w:r w:rsidRPr="00702444">
        <w:t xml:space="preserve">Ожидаемый (е) результат (ы): </w:t>
      </w:r>
    </w:p>
    <w:p w:rsidR="00635EB2" w:rsidRPr="00702444" w:rsidRDefault="00635EB2" w:rsidP="00945E97">
      <w:pPr>
        <w:pStyle w:val="Default"/>
        <w:ind w:firstLine="709"/>
        <w:jc w:val="both"/>
      </w:pPr>
      <w:r w:rsidRPr="00702444">
        <w:t>- аргументированное доказательство возможности широкого использования зарубежного опыта в сфере организации бизнеса в России;</w:t>
      </w:r>
    </w:p>
    <w:p w:rsidR="00635EB2" w:rsidRPr="00702444" w:rsidRDefault="00635EB2" w:rsidP="00945E97">
      <w:pPr>
        <w:pStyle w:val="ListParagraph"/>
        <w:ind w:left="0" w:firstLine="709"/>
        <w:jc w:val="both"/>
        <w:rPr>
          <w:b/>
          <w:color w:val="000000"/>
        </w:rPr>
      </w:pPr>
      <w:r w:rsidRPr="00702444">
        <w:rPr>
          <w:color w:val="000000"/>
        </w:rPr>
        <w:t>- формирование умений работать в команде.</w:t>
      </w:r>
    </w:p>
    <w:p w:rsidR="00635EB2" w:rsidRPr="00702444" w:rsidRDefault="00635EB2" w:rsidP="00945E97">
      <w:pPr>
        <w:pStyle w:val="ListParagraph"/>
        <w:ind w:left="0" w:firstLine="709"/>
        <w:jc w:val="both"/>
        <w:rPr>
          <w:b/>
          <w:color w:val="000000"/>
        </w:rPr>
      </w:pPr>
    </w:p>
    <w:p w:rsidR="00635EB2" w:rsidRDefault="00635EB2" w:rsidP="00587B7E">
      <w:pPr>
        <w:ind w:firstLine="709"/>
        <w:jc w:val="both"/>
        <w:rPr>
          <w:b/>
        </w:rPr>
      </w:pPr>
      <w:r w:rsidRPr="00BB70F1">
        <w:rPr>
          <w:b/>
          <w:color w:val="000000"/>
          <w:spacing w:val="2"/>
          <w:lang w:eastAsia="en-US"/>
        </w:rPr>
        <w:t xml:space="preserve">Тема 4. </w:t>
      </w:r>
      <w:r w:rsidRPr="00663825">
        <w:rPr>
          <w:color w:val="000000"/>
        </w:rPr>
        <w:t>Организация финансово-хозяйственной деятельности предприятия.</w:t>
      </w:r>
      <w:r w:rsidRPr="002D2B74">
        <w:rPr>
          <w:b/>
        </w:rPr>
        <w:t>(проводится в форме практической подготовки)</w:t>
      </w:r>
    </w:p>
    <w:p w:rsidR="00635EB2" w:rsidRDefault="00635EB2" w:rsidP="00587B7E">
      <w:pPr>
        <w:ind w:firstLine="709"/>
        <w:jc w:val="both"/>
        <w:rPr>
          <w:i/>
        </w:rPr>
      </w:pPr>
      <w:r w:rsidRPr="00466912">
        <w:rPr>
          <w:i/>
        </w:rPr>
        <w:t>Вопросы к занятию</w:t>
      </w:r>
    </w:p>
    <w:p w:rsidR="00635EB2" w:rsidRPr="00AD3599" w:rsidRDefault="00635EB2" w:rsidP="009B4892">
      <w:pPr>
        <w:pStyle w:val="ListParagraph"/>
        <w:numPr>
          <w:ilvl w:val="0"/>
          <w:numId w:val="22"/>
        </w:numPr>
        <w:ind w:left="0" w:firstLine="357"/>
        <w:jc w:val="both"/>
      </w:pPr>
      <w:r w:rsidRPr="00AD3599">
        <w:t>Состав финансово-хозяйственной деятельности предприятия</w:t>
      </w:r>
    </w:p>
    <w:p w:rsidR="00635EB2" w:rsidRPr="00AD3599" w:rsidRDefault="00635EB2" w:rsidP="009B4892">
      <w:pPr>
        <w:pStyle w:val="ListParagraph"/>
        <w:numPr>
          <w:ilvl w:val="0"/>
          <w:numId w:val="22"/>
        </w:numPr>
        <w:ind w:left="0" w:firstLine="357"/>
        <w:jc w:val="both"/>
        <w:rPr>
          <w:shd w:val="clear" w:color="auto" w:fill="FFFFFF"/>
        </w:rPr>
      </w:pPr>
      <w:r>
        <w:rPr>
          <w:shd w:val="clear" w:color="auto" w:fill="FFFFFF"/>
        </w:rPr>
        <w:t>Ф</w:t>
      </w:r>
      <w:r w:rsidRPr="00AD3599">
        <w:rPr>
          <w:shd w:val="clear" w:color="auto" w:fill="FFFFFF"/>
        </w:rPr>
        <w:t>ормирование собственного капитала путем эмиссии акций, прочих долевых инструментов;</w:t>
      </w:r>
    </w:p>
    <w:p w:rsidR="00635EB2" w:rsidRPr="00AD3599" w:rsidRDefault="00635EB2" w:rsidP="009B4892">
      <w:pPr>
        <w:pStyle w:val="ListParagraph"/>
        <w:numPr>
          <w:ilvl w:val="0"/>
          <w:numId w:val="22"/>
        </w:numPr>
        <w:ind w:left="0" w:firstLine="357"/>
        <w:jc w:val="both"/>
      </w:pPr>
      <w:r>
        <w:rPr>
          <w:shd w:val="clear" w:color="auto" w:fill="FFFFFF"/>
        </w:rPr>
        <w:t>П</w:t>
      </w:r>
      <w:r w:rsidRPr="00AD3599">
        <w:rPr>
          <w:shd w:val="clear" w:color="auto" w:fill="FFFFFF"/>
        </w:rPr>
        <w:t xml:space="preserve">ривлечение заемных средств, товарных кредитов, прочих финансовых ресурсов; покупка, транспортировка, установка, тестирование, запуск машин и оборудования; формирование оборотного капитала: покупка необходимого сырья, материалов, запасных частей, создание прочих запасов; </w:t>
      </w:r>
    </w:p>
    <w:p w:rsidR="00635EB2" w:rsidRPr="00AD3599" w:rsidRDefault="00635EB2" w:rsidP="009B4892">
      <w:pPr>
        <w:pStyle w:val="ListParagraph"/>
        <w:numPr>
          <w:ilvl w:val="0"/>
          <w:numId w:val="22"/>
        </w:numPr>
        <w:ind w:left="0" w:firstLine="357"/>
        <w:jc w:val="both"/>
      </w:pPr>
      <w:r>
        <w:rPr>
          <w:shd w:val="clear" w:color="auto" w:fill="FFFFFF"/>
        </w:rPr>
        <w:t>Р</w:t>
      </w:r>
      <w:r w:rsidRPr="00AD3599">
        <w:rPr>
          <w:shd w:val="clear" w:color="auto" w:fill="FFFFFF"/>
        </w:rPr>
        <w:t xml:space="preserve">азработка комплексной системы товарного кредитования клиентов; </w:t>
      </w:r>
    </w:p>
    <w:p w:rsidR="00635EB2" w:rsidRPr="00AD3599" w:rsidRDefault="00635EB2" w:rsidP="009B4892">
      <w:pPr>
        <w:pStyle w:val="ListParagraph"/>
        <w:numPr>
          <w:ilvl w:val="0"/>
          <w:numId w:val="22"/>
        </w:numPr>
        <w:ind w:left="0" w:firstLine="357"/>
        <w:jc w:val="both"/>
      </w:pPr>
      <w:r>
        <w:rPr>
          <w:shd w:val="clear" w:color="auto" w:fill="FFFFFF"/>
        </w:rPr>
        <w:t>В</w:t>
      </w:r>
      <w:r w:rsidRPr="00AD3599">
        <w:rPr>
          <w:shd w:val="clear" w:color="auto" w:fill="FFFFFF"/>
        </w:rPr>
        <w:t xml:space="preserve">ыбор оптимальных остатков денежных средств и эквивалентов в кассе и в банке.создание инвестиционного портфеля предприятия; </w:t>
      </w:r>
    </w:p>
    <w:p w:rsidR="00635EB2" w:rsidRPr="00AD3599" w:rsidRDefault="00635EB2" w:rsidP="009B4892">
      <w:pPr>
        <w:pStyle w:val="ListParagraph"/>
        <w:numPr>
          <w:ilvl w:val="0"/>
          <w:numId w:val="22"/>
        </w:numPr>
        <w:ind w:left="0" w:firstLine="357"/>
        <w:jc w:val="both"/>
      </w:pPr>
      <w:r>
        <w:rPr>
          <w:shd w:val="clear" w:color="auto" w:fill="FFFFFF"/>
        </w:rPr>
        <w:t>У</w:t>
      </w:r>
      <w:r w:rsidRPr="00AD3599">
        <w:rPr>
          <w:shd w:val="clear" w:color="auto" w:fill="FFFFFF"/>
        </w:rPr>
        <w:t>правление процессом формирования доходов, выбор ассортимента, мест продажи, коммуникационной политики, прочих параметров маркетинговой деятельности предприятия;</w:t>
      </w:r>
    </w:p>
    <w:p w:rsidR="00635EB2" w:rsidRPr="00AD3599" w:rsidRDefault="00635EB2" w:rsidP="009B4892">
      <w:pPr>
        <w:pStyle w:val="ListParagraph"/>
        <w:numPr>
          <w:ilvl w:val="0"/>
          <w:numId w:val="22"/>
        </w:numPr>
        <w:ind w:left="0" w:firstLine="357"/>
        <w:jc w:val="both"/>
      </w:pPr>
      <w:r>
        <w:rPr>
          <w:shd w:val="clear" w:color="auto" w:fill="FFFFFF"/>
        </w:rPr>
        <w:t>У</w:t>
      </w:r>
      <w:r w:rsidRPr="00AD3599">
        <w:rPr>
          <w:shd w:val="clear" w:color="auto" w:fill="FFFFFF"/>
        </w:rPr>
        <w:t>правление как производственными расходами, так и расходами на сбыт, управление, обслуживание кредитов и т. д.; выполнение прочих действий, которые направлены на обеспечение устойчивого положения и эффективной деятельности предприятия в краткосрочной и долгосрочной перспективе.</w:t>
      </w:r>
    </w:p>
    <w:p w:rsidR="00635EB2" w:rsidRPr="00AD3599" w:rsidRDefault="00635EB2" w:rsidP="009B4892">
      <w:pPr>
        <w:pStyle w:val="ListParagraph"/>
        <w:numPr>
          <w:ilvl w:val="0"/>
          <w:numId w:val="22"/>
        </w:numPr>
        <w:ind w:left="0" w:firstLine="357"/>
        <w:jc w:val="both"/>
      </w:pPr>
      <w:r>
        <w:rPr>
          <w:shd w:val="clear" w:color="auto" w:fill="FFFFFF"/>
        </w:rPr>
        <w:t>Цена, себестоимость, издержки.</w:t>
      </w:r>
    </w:p>
    <w:p w:rsidR="00635EB2" w:rsidRPr="00AD3599" w:rsidRDefault="00635EB2" w:rsidP="009B4892">
      <w:pPr>
        <w:pStyle w:val="ListParagraph"/>
        <w:numPr>
          <w:ilvl w:val="0"/>
          <w:numId w:val="22"/>
        </w:numPr>
        <w:ind w:left="0" w:firstLine="357"/>
        <w:jc w:val="both"/>
      </w:pPr>
      <w:r>
        <w:rPr>
          <w:shd w:val="clear" w:color="auto" w:fill="FFFFFF"/>
        </w:rPr>
        <w:t>Выручка. Прибыль.</w:t>
      </w:r>
    </w:p>
    <w:p w:rsidR="00635EB2" w:rsidRPr="00AD3599" w:rsidRDefault="00635EB2" w:rsidP="009B4892">
      <w:pPr>
        <w:pStyle w:val="ListParagraph"/>
        <w:numPr>
          <w:ilvl w:val="0"/>
          <w:numId w:val="22"/>
        </w:numPr>
        <w:ind w:left="0" w:firstLine="357"/>
        <w:jc w:val="both"/>
      </w:pPr>
      <w:r w:rsidRPr="00AD3599">
        <w:rPr>
          <w:shd w:val="clear" w:color="auto" w:fill="FFFFFF"/>
        </w:rPr>
        <w:t>Анализ финансово-хозяйственной деятельности</w:t>
      </w:r>
    </w:p>
    <w:p w:rsidR="00635EB2" w:rsidRPr="00AD3599" w:rsidRDefault="00635EB2" w:rsidP="009B4892">
      <w:pPr>
        <w:pStyle w:val="ListParagraph"/>
        <w:numPr>
          <w:ilvl w:val="0"/>
          <w:numId w:val="22"/>
        </w:numPr>
        <w:ind w:left="0" w:firstLine="357"/>
        <w:jc w:val="both"/>
      </w:pPr>
      <w:r w:rsidRPr="00AD3599">
        <w:rPr>
          <w:shd w:val="clear" w:color="auto" w:fill="FFFFFF"/>
        </w:rPr>
        <w:t xml:space="preserve">Показатели оценки </w:t>
      </w:r>
      <w:r w:rsidRPr="00AD3599">
        <w:t>финансово-хозяйственной деятельности предприятия</w:t>
      </w:r>
    </w:p>
    <w:p w:rsidR="00635EB2" w:rsidRPr="00AD3599" w:rsidRDefault="00635EB2" w:rsidP="009B4892">
      <w:pPr>
        <w:pStyle w:val="ListParagraph"/>
        <w:numPr>
          <w:ilvl w:val="0"/>
          <w:numId w:val="22"/>
        </w:numPr>
        <w:ind w:left="0" w:firstLine="357"/>
        <w:jc w:val="both"/>
      </w:pPr>
      <w:r w:rsidRPr="00AD3599">
        <w:rPr>
          <w:shd w:val="clear" w:color="auto" w:fill="FFFFFF"/>
        </w:rPr>
        <w:t>Возможные направления повышения эффективности финансово-хозяйственной деятельности</w:t>
      </w:r>
      <w:r w:rsidRPr="00AD3599">
        <w:br/>
      </w:r>
    </w:p>
    <w:p w:rsidR="00635EB2" w:rsidRPr="00B321FA" w:rsidRDefault="00635EB2" w:rsidP="00AD3599">
      <w:pPr>
        <w:pStyle w:val="ListParagraph"/>
        <w:ind w:left="0" w:firstLine="709"/>
        <w:jc w:val="both"/>
        <w:rPr>
          <w:color w:val="000000"/>
        </w:rPr>
      </w:pPr>
      <w:r w:rsidRPr="00B321FA">
        <w:rPr>
          <w:i/>
        </w:rPr>
        <w:t>Подготовка и защита информационного проекта (презентации)</w:t>
      </w:r>
      <w:r>
        <w:t>: результаты анализа представить в форме презентации.</w:t>
      </w:r>
    </w:p>
    <w:p w:rsidR="00635EB2" w:rsidRDefault="00635EB2" w:rsidP="00AD3599">
      <w:pPr>
        <w:tabs>
          <w:tab w:val="left" w:pos="993"/>
        </w:tabs>
        <w:ind w:firstLine="709"/>
        <w:jc w:val="both"/>
        <w:rPr>
          <w:b/>
        </w:rPr>
      </w:pPr>
    </w:p>
    <w:p w:rsidR="00635EB2" w:rsidRPr="00842910" w:rsidRDefault="00635EB2" w:rsidP="00AD3599">
      <w:pPr>
        <w:pStyle w:val="1"/>
        <w:tabs>
          <w:tab w:val="left" w:pos="993"/>
        </w:tabs>
        <w:spacing w:after="0" w:line="240" w:lineRule="auto"/>
        <w:ind w:left="0" w:firstLine="709"/>
        <w:jc w:val="both"/>
        <w:rPr>
          <w:rFonts w:ascii="Times New Roman" w:hAnsi="Times New Roman"/>
          <w:b/>
          <w:i/>
          <w:color w:val="000000"/>
          <w:spacing w:val="2"/>
          <w:sz w:val="24"/>
          <w:szCs w:val="24"/>
        </w:rPr>
      </w:pPr>
      <w:r w:rsidRPr="00842910">
        <w:rPr>
          <w:rFonts w:ascii="Times New Roman" w:hAnsi="Times New Roman"/>
          <w:b/>
          <w:i/>
          <w:color w:val="000000"/>
          <w:spacing w:val="2"/>
          <w:sz w:val="24"/>
          <w:szCs w:val="24"/>
        </w:rPr>
        <w:t xml:space="preserve">Задание для практической подготовки </w:t>
      </w:r>
    </w:p>
    <w:p w:rsidR="00635EB2" w:rsidRPr="00702444" w:rsidRDefault="00635EB2" w:rsidP="00AD3599">
      <w:pPr>
        <w:ind w:firstLine="709"/>
        <w:jc w:val="both"/>
        <w:rPr>
          <w:color w:val="000000"/>
        </w:rPr>
      </w:pPr>
      <w:r w:rsidRPr="004F6FE5">
        <w:rPr>
          <w:b/>
          <w:color w:val="000000"/>
        </w:rPr>
        <w:t>Задание 1.</w:t>
      </w:r>
      <w:r w:rsidRPr="00702444">
        <w:rPr>
          <w:color w:val="000000"/>
        </w:rPr>
        <w:t xml:space="preserve">Дедушка, отец и сын организовали семейный бизнес по изготовлению столов и стульев. За год отец может изготовить 50 столов или 100 стульев, дедушка - 40 столов или 100 стульев, сын 100 столов или 150 стульев. </w:t>
      </w:r>
    </w:p>
    <w:p w:rsidR="00635EB2" w:rsidRPr="00702444" w:rsidRDefault="00635EB2" w:rsidP="00AD3599">
      <w:pPr>
        <w:ind w:firstLine="709"/>
        <w:jc w:val="both"/>
        <w:rPr>
          <w:color w:val="333333"/>
        </w:rPr>
      </w:pPr>
      <w:r w:rsidRPr="00702444">
        <w:rPr>
          <w:i/>
          <w:color w:val="000000"/>
        </w:rPr>
        <w:t xml:space="preserve">Задание: </w:t>
      </w:r>
      <w:r w:rsidRPr="00702444">
        <w:rPr>
          <w:color w:val="000000"/>
        </w:rPr>
        <w:t>Постройте кривую производственных возможностей семьи.</w:t>
      </w:r>
    </w:p>
    <w:p w:rsidR="00635EB2" w:rsidRPr="00702444" w:rsidRDefault="00635EB2" w:rsidP="00AD3599">
      <w:pPr>
        <w:shd w:val="clear" w:color="auto" w:fill="FFFFFF"/>
        <w:jc w:val="both"/>
        <w:textAlignment w:val="baseline"/>
        <w:rPr>
          <w:color w:val="000000"/>
        </w:rPr>
      </w:pPr>
    </w:p>
    <w:p w:rsidR="00635EB2" w:rsidRPr="00702444" w:rsidRDefault="00635EB2" w:rsidP="00AD3599">
      <w:pPr>
        <w:shd w:val="clear" w:color="auto" w:fill="FFFFFF"/>
        <w:ind w:firstLine="709"/>
        <w:jc w:val="both"/>
      </w:pPr>
      <w:r w:rsidRPr="003A228C">
        <w:rPr>
          <w:b/>
          <w:color w:val="000000"/>
        </w:rPr>
        <w:t>Задание 2.</w:t>
      </w:r>
      <w:r w:rsidRPr="00702444">
        <w:t xml:space="preserve">Средняя чистая прибыль предприятия, намеревающегося сделать инвестиции в расширение производства ранее освоенной продукции, составила в год в реальном выражении 380 000 руб. Остаточная балансовая стоимость активов предприятия равняется 1 530 000 руб. Первоначальная балансовая стоимость активов предприятия составила 2 300 000 руб. </w:t>
      </w:r>
    </w:p>
    <w:p w:rsidR="00635EB2" w:rsidRPr="00702444" w:rsidRDefault="00635EB2" w:rsidP="00AD3599">
      <w:pPr>
        <w:shd w:val="clear" w:color="auto" w:fill="FFFFFF"/>
        <w:ind w:firstLine="709"/>
        <w:jc w:val="both"/>
      </w:pPr>
      <w:r>
        <w:rPr>
          <w:b/>
          <w:i/>
          <w:color w:val="000000"/>
        </w:rPr>
        <w:t>Вопрос</w:t>
      </w:r>
      <w:r w:rsidRPr="00702444">
        <w:rPr>
          <w:b/>
          <w:i/>
          <w:color w:val="000000"/>
        </w:rPr>
        <w:t>:</w:t>
      </w:r>
      <w:r w:rsidRPr="00702444">
        <w:t>Какую учитывающую риски бизнеса ставку дисконта можно применить для дисконтирования доходов, ожидаемых от расширения производства?</w:t>
      </w:r>
    </w:p>
    <w:p w:rsidR="00635EB2" w:rsidRPr="00702444" w:rsidRDefault="00635EB2" w:rsidP="00AD3599">
      <w:pPr>
        <w:shd w:val="clear" w:color="auto" w:fill="FFFFFF"/>
        <w:ind w:firstLine="709"/>
        <w:jc w:val="both"/>
        <w:rPr>
          <w:color w:val="000000"/>
        </w:rPr>
      </w:pPr>
    </w:p>
    <w:p w:rsidR="00635EB2" w:rsidRPr="00702444" w:rsidRDefault="00635EB2" w:rsidP="00AD3599">
      <w:pPr>
        <w:ind w:firstLine="709"/>
        <w:jc w:val="both"/>
      </w:pPr>
      <w:r w:rsidRPr="003A228C">
        <w:rPr>
          <w:b/>
          <w:color w:val="000000"/>
        </w:rPr>
        <w:t>Задание 3.</w:t>
      </w:r>
      <w:r w:rsidRPr="00702444">
        <w:t>Определите изменение себестоимости единицы продукции в плановом году за счет снижения постоянных расходов при увеличении объема выпуска на 20 %, используя следующие данные:</w:t>
      </w:r>
    </w:p>
    <w:p w:rsidR="00635EB2" w:rsidRPr="00702444" w:rsidRDefault="00635EB2" w:rsidP="00AD3599">
      <w:pPr>
        <w:ind w:firstLine="340"/>
        <w:jc w:val="both"/>
        <w:rPr>
          <w:i/>
        </w:rPr>
      </w:pPr>
      <w:r w:rsidRPr="00702444">
        <w:rPr>
          <w:i/>
        </w:rPr>
        <w:t>Показатели Единицы измерения Значение</w:t>
      </w:r>
    </w:p>
    <w:p w:rsidR="00635EB2" w:rsidRPr="00702444" w:rsidRDefault="00635EB2" w:rsidP="00AD3599">
      <w:pPr>
        <w:ind w:firstLine="340"/>
        <w:jc w:val="both"/>
      </w:pPr>
      <w:r w:rsidRPr="00702444">
        <w:t>1. Объем выпуска продукции в базовом году тыс. шт. 10</w:t>
      </w:r>
    </w:p>
    <w:p w:rsidR="00635EB2" w:rsidRPr="00702444" w:rsidRDefault="00635EB2" w:rsidP="00AD3599">
      <w:pPr>
        <w:ind w:firstLine="340"/>
        <w:jc w:val="both"/>
      </w:pPr>
      <w:r w:rsidRPr="00702444">
        <w:t>2. Полная себестоимость товарной продукции в базовом году, всего тыс. руб. 1200</w:t>
      </w:r>
    </w:p>
    <w:p w:rsidR="00635EB2" w:rsidRPr="00702444" w:rsidRDefault="00635EB2" w:rsidP="00AD3599">
      <w:pPr>
        <w:ind w:firstLine="340"/>
        <w:jc w:val="both"/>
      </w:pPr>
      <w:r w:rsidRPr="00702444">
        <w:t>3. В том числе переменные затраты тыс. руб. 1000</w:t>
      </w:r>
    </w:p>
    <w:p w:rsidR="00635EB2" w:rsidRDefault="00635EB2" w:rsidP="00AD3599">
      <w:pPr>
        <w:tabs>
          <w:tab w:val="left" w:pos="993"/>
        </w:tabs>
        <w:ind w:firstLine="709"/>
        <w:jc w:val="both"/>
        <w:rPr>
          <w:b/>
        </w:rPr>
      </w:pPr>
    </w:p>
    <w:p w:rsidR="00635EB2" w:rsidRDefault="00635EB2" w:rsidP="00AD3599">
      <w:pPr>
        <w:tabs>
          <w:tab w:val="left" w:pos="993"/>
        </w:tabs>
        <w:ind w:firstLine="709"/>
        <w:jc w:val="both"/>
        <w:rPr>
          <w:b/>
        </w:rPr>
      </w:pPr>
      <w:r>
        <w:rPr>
          <w:b/>
        </w:rPr>
        <w:t xml:space="preserve">Задача 4. </w:t>
      </w:r>
    </w:p>
    <w:p w:rsidR="00635EB2" w:rsidRDefault="00635EB2" w:rsidP="00AD3599">
      <w:pPr>
        <w:tabs>
          <w:tab w:val="left" w:pos="993"/>
        </w:tabs>
        <w:ind w:firstLine="709"/>
        <w:jc w:val="both"/>
      </w:pPr>
      <w:r>
        <w:t>На основе данных бухгалтерской отчетности, отраженных в разделе 3, произведите горизонтальный и вертикальный анализ, а также охарактеризуйте произошедшие изменения в динамике основных разделов баланса и его структуры.</w:t>
      </w:r>
    </w:p>
    <w:p w:rsidR="00635EB2" w:rsidRDefault="00635EB2" w:rsidP="00AD3599">
      <w:pPr>
        <w:tabs>
          <w:tab w:val="left" w:pos="993"/>
        </w:tabs>
        <w:jc w:val="both"/>
      </w:pPr>
      <w:r w:rsidRPr="003D12E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28.25pt;height:255pt;visibility:visible">
            <v:imagedata r:id="rId14" o:title=""/>
          </v:shape>
        </w:pict>
      </w:r>
    </w:p>
    <w:p w:rsidR="00635EB2" w:rsidRDefault="00635EB2" w:rsidP="00AD3599">
      <w:pPr>
        <w:tabs>
          <w:tab w:val="left" w:pos="993"/>
        </w:tabs>
        <w:ind w:firstLine="709"/>
        <w:jc w:val="both"/>
      </w:pPr>
    </w:p>
    <w:p w:rsidR="00635EB2" w:rsidRPr="004F6FE5" w:rsidRDefault="00635EB2" w:rsidP="00AD3599">
      <w:pPr>
        <w:tabs>
          <w:tab w:val="left" w:pos="993"/>
        </w:tabs>
        <w:ind w:firstLine="709"/>
        <w:jc w:val="both"/>
        <w:rPr>
          <w:b/>
        </w:rPr>
      </w:pPr>
      <w:r w:rsidRPr="004F6FE5">
        <w:rPr>
          <w:b/>
        </w:rPr>
        <w:t xml:space="preserve">Задача 5. </w:t>
      </w:r>
    </w:p>
    <w:p w:rsidR="00635EB2" w:rsidRDefault="00635EB2" w:rsidP="00AD3599">
      <w:pPr>
        <w:tabs>
          <w:tab w:val="left" w:pos="993"/>
        </w:tabs>
        <w:ind w:firstLine="709"/>
        <w:jc w:val="both"/>
        <w:rPr>
          <w:b/>
        </w:rPr>
      </w:pPr>
      <w:r>
        <w:t>Произведите расчет относительных величин динамики, а также средних абсолютных и относительных величин используя данные из раздела 3.</w:t>
      </w:r>
    </w:p>
    <w:p w:rsidR="00635EB2" w:rsidRDefault="00635EB2" w:rsidP="00AD3599">
      <w:pPr>
        <w:tabs>
          <w:tab w:val="left" w:pos="993"/>
        </w:tabs>
        <w:jc w:val="both"/>
        <w:rPr>
          <w:b/>
        </w:rPr>
      </w:pPr>
      <w:r w:rsidRPr="003208C3">
        <w:rPr>
          <w:b/>
          <w:noProof/>
        </w:rPr>
        <w:pict>
          <v:shape id="Рисунок 2" o:spid="_x0000_i1026" type="#_x0000_t75" style="width:488.25pt;height:131.25pt;visibility:visible">
            <v:imagedata r:id="rId15" o:title=""/>
          </v:shape>
        </w:pict>
      </w:r>
    </w:p>
    <w:p w:rsidR="00635EB2" w:rsidRDefault="00635EB2" w:rsidP="00AD3599">
      <w:pPr>
        <w:tabs>
          <w:tab w:val="left" w:pos="993"/>
        </w:tabs>
        <w:ind w:firstLine="709"/>
        <w:jc w:val="both"/>
      </w:pPr>
      <w:r>
        <w:rPr>
          <w:b/>
        </w:rPr>
        <w:t xml:space="preserve">Задача 6 </w:t>
      </w:r>
      <w:r>
        <w:t xml:space="preserve">Собственный капитал предприятия 10 000 тыс. руб., валюта баланса составляет 20 000 тыс.руб. Коэффициент финансовой устойчивости имеет уровень: </w:t>
      </w:r>
    </w:p>
    <w:p w:rsidR="00635EB2" w:rsidRDefault="00635EB2" w:rsidP="00AD3599">
      <w:pPr>
        <w:tabs>
          <w:tab w:val="left" w:pos="993"/>
        </w:tabs>
        <w:ind w:firstLine="709"/>
        <w:jc w:val="both"/>
      </w:pPr>
      <w:r>
        <w:t xml:space="preserve">1. 0,75 </w:t>
      </w:r>
    </w:p>
    <w:p w:rsidR="00635EB2" w:rsidRDefault="00635EB2" w:rsidP="00AD3599">
      <w:pPr>
        <w:tabs>
          <w:tab w:val="left" w:pos="993"/>
        </w:tabs>
        <w:ind w:firstLine="709"/>
        <w:jc w:val="both"/>
      </w:pPr>
      <w:r>
        <w:t>2. 0,6</w:t>
      </w:r>
    </w:p>
    <w:p w:rsidR="00635EB2" w:rsidRDefault="00635EB2" w:rsidP="00AD3599">
      <w:pPr>
        <w:tabs>
          <w:tab w:val="left" w:pos="993"/>
        </w:tabs>
        <w:ind w:firstLine="709"/>
        <w:jc w:val="both"/>
        <w:rPr>
          <w:b/>
        </w:rPr>
      </w:pPr>
      <w:r>
        <w:t>Определить, каков размер долгосрочных обязательств на балансе предприятия в каждом случае?</w:t>
      </w:r>
    </w:p>
    <w:p w:rsidR="00635EB2" w:rsidRPr="005F48B9" w:rsidRDefault="00635EB2" w:rsidP="00AD3599">
      <w:pPr>
        <w:tabs>
          <w:tab w:val="left" w:pos="993"/>
        </w:tabs>
        <w:ind w:firstLine="709"/>
        <w:jc w:val="both"/>
        <w:rPr>
          <w:b/>
        </w:rPr>
      </w:pPr>
    </w:p>
    <w:p w:rsidR="00635EB2" w:rsidRDefault="00635EB2" w:rsidP="00365BF1">
      <w:pPr>
        <w:tabs>
          <w:tab w:val="left" w:pos="993"/>
        </w:tabs>
        <w:ind w:firstLine="709"/>
        <w:jc w:val="both"/>
        <w:rPr>
          <w:bCs/>
          <w:i/>
        </w:rPr>
      </w:pPr>
      <w:r>
        <w:rPr>
          <w:b/>
          <w:bCs/>
        </w:rPr>
        <w:t>Тема 5</w:t>
      </w:r>
      <w:r w:rsidRPr="00663825">
        <w:t>Риски в предпринимательской деятельности</w:t>
      </w:r>
    </w:p>
    <w:p w:rsidR="00635EB2" w:rsidRDefault="00635EB2" w:rsidP="00365BF1">
      <w:pPr>
        <w:tabs>
          <w:tab w:val="left" w:pos="993"/>
        </w:tabs>
        <w:ind w:firstLine="709"/>
        <w:jc w:val="both"/>
        <w:rPr>
          <w:bCs/>
          <w:i/>
        </w:rPr>
      </w:pPr>
      <w:r w:rsidRPr="00ED3E68">
        <w:rPr>
          <w:bCs/>
          <w:i/>
        </w:rPr>
        <w:t>Вопросы к занятию</w:t>
      </w:r>
    </w:p>
    <w:p w:rsidR="00635EB2" w:rsidRPr="000C537C" w:rsidRDefault="00635EB2" w:rsidP="009B4892">
      <w:pPr>
        <w:pStyle w:val="Heading2"/>
        <w:numPr>
          <w:ilvl w:val="0"/>
          <w:numId w:val="23"/>
        </w:numPr>
        <w:pBdr>
          <w:bottom w:val="dotted" w:sz="6" w:space="1" w:color="CCCCCC"/>
        </w:pBdr>
        <w:tabs>
          <w:tab w:val="left" w:pos="993"/>
        </w:tabs>
        <w:spacing w:before="0" w:after="0"/>
        <w:ind w:left="0" w:firstLine="709"/>
        <w:rPr>
          <w:rFonts w:ascii="Times New Roman" w:hAnsi="Times New Roman"/>
          <w:b w:val="0"/>
          <w:i w:val="0"/>
          <w:sz w:val="24"/>
          <w:szCs w:val="24"/>
        </w:rPr>
      </w:pPr>
      <w:r w:rsidRPr="000C537C">
        <w:rPr>
          <w:rFonts w:ascii="Times New Roman" w:hAnsi="Times New Roman"/>
          <w:b w:val="0"/>
          <w:i w:val="0"/>
          <w:sz w:val="24"/>
          <w:szCs w:val="24"/>
        </w:rPr>
        <w:t>Виды рисков</w:t>
      </w:r>
    </w:p>
    <w:p w:rsidR="00635EB2" w:rsidRPr="000C537C" w:rsidRDefault="00635EB2" w:rsidP="009B4892">
      <w:pPr>
        <w:pStyle w:val="Heading2"/>
        <w:numPr>
          <w:ilvl w:val="0"/>
          <w:numId w:val="23"/>
        </w:numPr>
        <w:pBdr>
          <w:bottom w:val="dotted" w:sz="6" w:space="1" w:color="CCCCCC"/>
        </w:pBdr>
        <w:tabs>
          <w:tab w:val="left" w:pos="993"/>
        </w:tabs>
        <w:spacing w:before="0" w:after="0"/>
        <w:ind w:left="0" w:firstLine="709"/>
        <w:rPr>
          <w:rFonts w:ascii="Times New Roman" w:hAnsi="Times New Roman"/>
          <w:b w:val="0"/>
          <w:i w:val="0"/>
          <w:sz w:val="24"/>
          <w:szCs w:val="24"/>
        </w:rPr>
      </w:pPr>
      <w:r w:rsidRPr="000C537C">
        <w:rPr>
          <w:rFonts w:ascii="Times New Roman" w:hAnsi="Times New Roman"/>
          <w:b w:val="0"/>
          <w:i w:val="0"/>
          <w:sz w:val="24"/>
          <w:szCs w:val="24"/>
        </w:rPr>
        <w:t>Финансовые риски предприятия</w:t>
      </w:r>
    </w:p>
    <w:p w:rsidR="00635EB2" w:rsidRPr="000C537C" w:rsidRDefault="00635EB2" w:rsidP="009B4892">
      <w:pPr>
        <w:pStyle w:val="Heading2"/>
        <w:numPr>
          <w:ilvl w:val="0"/>
          <w:numId w:val="23"/>
        </w:numPr>
        <w:pBdr>
          <w:bottom w:val="dotted" w:sz="6" w:space="1" w:color="CCCCCC"/>
        </w:pBdr>
        <w:tabs>
          <w:tab w:val="left" w:pos="993"/>
        </w:tabs>
        <w:spacing w:before="0" w:after="0"/>
        <w:ind w:left="0" w:firstLine="709"/>
        <w:rPr>
          <w:rFonts w:ascii="Times New Roman" w:hAnsi="Times New Roman"/>
          <w:b w:val="0"/>
          <w:i w:val="0"/>
          <w:sz w:val="24"/>
          <w:szCs w:val="24"/>
        </w:rPr>
      </w:pPr>
      <w:r w:rsidRPr="000C537C">
        <w:rPr>
          <w:rFonts w:ascii="Times New Roman" w:hAnsi="Times New Roman"/>
          <w:b w:val="0"/>
          <w:i w:val="0"/>
          <w:sz w:val="24"/>
          <w:szCs w:val="24"/>
        </w:rPr>
        <w:t>Управление рисками на предприятии</w:t>
      </w:r>
    </w:p>
    <w:p w:rsidR="00635EB2" w:rsidRPr="000C537C" w:rsidRDefault="00635EB2" w:rsidP="000C537C">
      <w:pPr>
        <w:tabs>
          <w:tab w:val="left" w:pos="993"/>
        </w:tabs>
        <w:ind w:firstLine="709"/>
      </w:pPr>
      <w:r w:rsidRPr="000C537C">
        <w:t>идентификацию рисков,</w:t>
      </w:r>
    </w:p>
    <w:p w:rsidR="00635EB2" w:rsidRPr="000C537C" w:rsidRDefault="00635EB2" w:rsidP="000C537C">
      <w:pPr>
        <w:tabs>
          <w:tab w:val="left" w:pos="993"/>
        </w:tabs>
        <w:ind w:firstLine="709"/>
      </w:pPr>
      <w:r w:rsidRPr="000C537C">
        <w:t>расчет максимально возможного ущерба,</w:t>
      </w:r>
    </w:p>
    <w:p w:rsidR="00635EB2" w:rsidRPr="000C537C" w:rsidRDefault="00635EB2" w:rsidP="000C537C">
      <w:pPr>
        <w:tabs>
          <w:tab w:val="left" w:pos="993"/>
        </w:tabs>
        <w:ind w:firstLine="709"/>
      </w:pPr>
      <w:r w:rsidRPr="000C537C">
        <w:t>выработку защитных мер.</w:t>
      </w:r>
    </w:p>
    <w:p w:rsidR="00635EB2" w:rsidRPr="000C537C" w:rsidRDefault="00635EB2" w:rsidP="009B4892">
      <w:pPr>
        <w:numPr>
          <w:ilvl w:val="0"/>
          <w:numId w:val="23"/>
        </w:numPr>
        <w:tabs>
          <w:tab w:val="left" w:pos="993"/>
        </w:tabs>
        <w:ind w:left="0" w:firstLine="709"/>
      </w:pPr>
      <w:r w:rsidRPr="000C537C">
        <w:t>Риск -менеджмент</w:t>
      </w:r>
    </w:p>
    <w:p w:rsidR="00635EB2" w:rsidRPr="000C537C" w:rsidRDefault="00635EB2" w:rsidP="000C537C">
      <w:pPr>
        <w:tabs>
          <w:tab w:val="left" w:pos="993"/>
        </w:tabs>
        <w:ind w:firstLine="709"/>
      </w:pPr>
    </w:p>
    <w:p w:rsidR="00635EB2" w:rsidRPr="007C7C85" w:rsidRDefault="00635EB2"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35EB2" w:rsidRDefault="00635EB2" w:rsidP="00365BF1">
      <w:pPr>
        <w:shd w:val="clear" w:color="auto" w:fill="FFFFFF"/>
        <w:tabs>
          <w:tab w:val="left" w:pos="993"/>
        </w:tabs>
        <w:ind w:firstLine="709"/>
        <w:jc w:val="both"/>
        <w:rPr>
          <w:bCs/>
          <w:i/>
        </w:rPr>
      </w:pPr>
    </w:p>
    <w:p w:rsidR="00635EB2" w:rsidRDefault="00635EB2" w:rsidP="00365BF1">
      <w:pPr>
        <w:shd w:val="clear" w:color="auto" w:fill="FFFFFF"/>
        <w:tabs>
          <w:tab w:val="left" w:pos="993"/>
        </w:tabs>
        <w:ind w:firstLine="709"/>
        <w:jc w:val="both"/>
      </w:pPr>
      <w:r w:rsidRPr="00F93EC6">
        <w:rPr>
          <w:bCs/>
          <w:i/>
        </w:rPr>
        <w:t>З</w:t>
      </w:r>
      <w:r w:rsidRPr="00F93EC6">
        <w:rPr>
          <w:i/>
        </w:rPr>
        <w:t>адание для практическо</w:t>
      </w:r>
      <w:r>
        <w:rPr>
          <w:i/>
        </w:rPr>
        <w:t xml:space="preserve">го занятия </w:t>
      </w:r>
    </w:p>
    <w:p w:rsidR="00635EB2" w:rsidRPr="00A91474" w:rsidRDefault="00635EB2" w:rsidP="00365BF1">
      <w:pPr>
        <w:tabs>
          <w:tab w:val="left" w:pos="993"/>
        </w:tabs>
        <w:ind w:firstLine="709"/>
        <w:jc w:val="both"/>
        <w:rPr>
          <w:color w:val="000000"/>
        </w:rPr>
      </w:pPr>
      <w:r>
        <w:rPr>
          <w:color w:val="000000"/>
        </w:rPr>
        <w:t xml:space="preserve">Используя </w:t>
      </w:r>
      <w:r>
        <w:rPr>
          <w:color w:val="000000"/>
          <w:lang w:val="en-US"/>
        </w:rPr>
        <w:t>SWOT</w:t>
      </w:r>
      <w:r>
        <w:rPr>
          <w:color w:val="000000"/>
        </w:rPr>
        <w:t xml:space="preserve">и </w:t>
      </w:r>
      <w:r>
        <w:rPr>
          <w:color w:val="000000"/>
          <w:lang w:val="en-US"/>
        </w:rPr>
        <w:t>PEST</w:t>
      </w:r>
      <w:r>
        <w:rPr>
          <w:color w:val="000000"/>
        </w:rPr>
        <w:t xml:space="preserve">составить сильные и слабые стороны предприятия, угрозы,  возможности и факторы влияния на его  деятельность.( по выбору студента) Изучить и составить на основании проведенного исследования риски предприятия.. </w:t>
      </w:r>
    </w:p>
    <w:p w:rsidR="00635EB2" w:rsidRDefault="00635EB2" w:rsidP="00365BF1">
      <w:pPr>
        <w:tabs>
          <w:tab w:val="left" w:pos="993"/>
        </w:tabs>
        <w:ind w:firstLine="709"/>
        <w:jc w:val="both"/>
        <w:rPr>
          <w:color w:val="000000"/>
        </w:rPr>
      </w:pPr>
    </w:p>
    <w:p w:rsidR="00635EB2" w:rsidRDefault="00635EB2" w:rsidP="00365BF1">
      <w:pPr>
        <w:tabs>
          <w:tab w:val="left" w:pos="993"/>
        </w:tabs>
        <w:ind w:firstLine="709"/>
        <w:jc w:val="both"/>
        <w:rPr>
          <w:color w:val="000000"/>
        </w:rPr>
      </w:pPr>
      <w:r>
        <w:rPr>
          <w:color w:val="000000"/>
        </w:rPr>
        <w:t xml:space="preserve">Задача. </w:t>
      </w:r>
    </w:p>
    <w:p w:rsidR="00635EB2" w:rsidRPr="00A91474" w:rsidRDefault="00635EB2" w:rsidP="00A91474">
      <w:pPr>
        <w:shd w:val="clear" w:color="auto" w:fill="FDFEFF"/>
        <w:spacing w:after="204"/>
        <w:ind w:firstLine="709"/>
        <w:jc w:val="both"/>
        <w:rPr>
          <w:color w:val="000000"/>
        </w:rPr>
      </w:pPr>
      <w:r w:rsidRPr="00A91474">
        <w:rPr>
          <w:color w:val="000000"/>
        </w:rPr>
        <w:t>Цены на металлопродукцию за последние 11 месяцев по статистическим данным составили:</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3550"/>
        <w:gridCol w:w="1054"/>
        <w:gridCol w:w="1054"/>
        <w:gridCol w:w="1054"/>
        <w:gridCol w:w="1054"/>
        <w:gridCol w:w="1054"/>
        <w:gridCol w:w="1069"/>
      </w:tblGrid>
      <w:tr w:rsidR="00635EB2" w:rsidRPr="00A91474" w:rsidTr="00A91474">
        <w:trPr>
          <w:tblCellSpacing w:w="15" w:type="dxa"/>
        </w:trPr>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Месяц</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1</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2</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4</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5</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6</w:t>
            </w:r>
          </w:p>
        </w:tc>
      </w:tr>
      <w:tr w:rsidR="00635EB2" w:rsidRPr="00A91474" w:rsidTr="00A91474">
        <w:trPr>
          <w:tblCellSpacing w:w="15" w:type="dxa"/>
        </w:trPr>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Цена, долл./т</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300</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310</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312</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309</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302</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305</w:t>
            </w:r>
          </w:p>
        </w:tc>
      </w:tr>
      <w:tr w:rsidR="00635EB2" w:rsidRPr="00A91474" w:rsidTr="00A91474">
        <w:trPr>
          <w:tblCellSpacing w:w="15" w:type="dxa"/>
        </w:trPr>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Месяц</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7</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8</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9</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10</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11</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 </w:t>
            </w:r>
          </w:p>
        </w:tc>
      </w:tr>
      <w:tr w:rsidR="00635EB2" w:rsidRPr="00A91474" w:rsidTr="00A91474">
        <w:trPr>
          <w:tblCellSpacing w:w="15" w:type="dxa"/>
        </w:trPr>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Цена, долл./т</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304</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300</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298</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305</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304</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 </w:t>
            </w:r>
          </w:p>
        </w:tc>
      </w:tr>
    </w:tbl>
    <w:p w:rsidR="00635EB2" w:rsidRPr="00A91474" w:rsidRDefault="00635EB2" w:rsidP="00A91474">
      <w:pPr>
        <w:shd w:val="clear" w:color="auto" w:fill="FDFEFF"/>
        <w:spacing w:before="136" w:after="204"/>
        <w:ind w:firstLine="709"/>
        <w:jc w:val="both"/>
        <w:rPr>
          <w:color w:val="000000"/>
        </w:rPr>
      </w:pPr>
      <w:r w:rsidRPr="00A91474">
        <w:rPr>
          <w:color w:val="000000"/>
        </w:rPr>
        <w:t>Какова вероятность того, что в следующем месяце цена уменьшится по сравнению с ее последним значением?</w:t>
      </w:r>
    </w:p>
    <w:p w:rsidR="00635EB2" w:rsidRDefault="00635EB2" w:rsidP="00365BF1">
      <w:pPr>
        <w:tabs>
          <w:tab w:val="left" w:pos="993"/>
        </w:tabs>
        <w:ind w:firstLine="709"/>
        <w:jc w:val="both"/>
        <w:rPr>
          <w:color w:val="000000"/>
        </w:rPr>
      </w:pPr>
      <w:r>
        <w:rPr>
          <w:color w:val="000000"/>
        </w:rPr>
        <w:t xml:space="preserve">Задача </w:t>
      </w:r>
    </w:p>
    <w:p w:rsidR="00635EB2" w:rsidRPr="00A91474" w:rsidRDefault="00635EB2" w:rsidP="00A91474">
      <w:pPr>
        <w:shd w:val="clear" w:color="auto" w:fill="FDFEFF"/>
        <w:ind w:firstLine="709"/>
        <w:jc w:val="both"/>
        <w:rPr>
          <w:color w:val="000000"/>
        </w:rPr>
      </w:pPr>
      <w:r w:rsidRPr="00A91474">
        <w:rPr>
          <w:color w:val="000000"/>
        </w:rPr>
        <w:t>Имеются два инвестиционных проекта: ИП1 и ИП2 с одинаковой прогнозной суммой требуемых капитальных вложений. Величина планируемого дохода (тыс. руб.) неопределенна и приведена в виде распределения вероятностей (табл.). Оценить рискованность каждого проекта, используя критерий отбора – «максимизация математического ожидания дохода».</w:t>
      </w:r>
    </w:p>
    <w:p w:rsidR="00635EB2" w:rsidRPr="00A91474" w:rsidRDefault="00635EB2" w:rsidP="00A91474">
      <w:pPr>
        <w:shd w:val="clear" w:color="auto" w:fill="FDFEFF"/>
        <w:ind w:firstLine="709"/>
        <w:jc w:val="both"/>
        <w:rPr>
          <w:color w:val="000000"/>
        </w:rPr>
      </w:pPr>
      <w:r w:rsidRPr="00A91474">
        <w:rPr>
          <w:color w:val="000000"/>
        </w:rPr>
        <w:t>Характеристика проектов по доходам и вероятностям его получения:</w:t>
      </w:r>
    </w:p>
    <w:p w:rsidR="00635EB2" w:rsidRPr="00A91474" w:rsidRDefault="00635EB2" w:rsidP="00A91474">
      <w:pPr>
        <w:shd w:val="clear" w:color="auto" w:fill="FDFEFF"/>
        <w:ind w:firstLine="709"/>
        <w:jc w:val="both"/>
        <w:rPr>
          <w:color w:val="000000"/>
        </w:rPr>
      </w:pPr>
      <w:r w:rsidRPr="00A91474">
        <w:rPr>
          <w:color w:val="000000"/>
        </w:rPr>
        <w:t>Инвестиционный проект ИП1</w:t>
      </w:r>
    </w:p>
    <w:tbl>
      <w:tblPr>
        <w:tblW w:w="1963"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756"/>
        <w:gridCol w:w="2126"/>
      </w:tblGrid>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jc w:val="both"/>
              <w:rPr>
                <w:color w:val="000000"/>
                <w:sz w:val="20"/>
                <w:szCs w:val="20"/>
              </w:rPr>
            </w:pPr>
            <w:r w:rsidRPr="00A91474">
              <w:rPr>
                <w:color w:val="000000"/>
                <w:sz w:val="20"/>
                <w:szCs w:val="20"/>
              </w:rPr>
              <w:t>Доход, тыс. руб.</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jc w:val="both"/>
              <w:rPr>
                <w:color w:val="000000"/>
                <w:sz w:val="20"/>
                <w:szCs w:val="20"/>
              </w:rPr>
            </w:pPr>
            <w:r w:rsidRPr="00A91474">
              <w:rPr>
                <w:color w:val="000000"/>
                <w:sz w:val="20"/>
                <w:szCs w:val="20"/>
              </w:rPr>
              <w:t>Вероятность (В)</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2500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0,15</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3000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0,20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3500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0,35</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5000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0,20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6000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0,10</w:t>
            </w:r>
          </w:p>
        </w:tc>
      </w:tr>
    </w:tbl>
    <w:p w:rsidR="00635EB2" w:rsidRPr="00A91474" w:rsidRDefault="00635EB2" w:rsidP="00A91474">
      <w:pPr>
        <w:shd w:val="clear" w:color="auto" w:fill="FDFEFF"/>
        <w:spacing w:after="100" w:afterAutospacing="1"/>
        <w:ind w:firstLine="709"/>
        <w:jc w:val="both"/>
        <w:rPr>
          <w:color w:val="000000"/>
        </w:rPr>
      </w:pPr>
      <w:r w:rsidRPr="00A91474">
        <w:rPr>
          <w:color w:val="000000"/>
        </w:rPr>
        <w:t>Инвестиционный проект ИП2</w:t>
      </w:r>
    </w:p>
    <w:tbl>
      <w:tblPr>
        <w:tblW w:w="1963"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756"/>
        <w:gridCol w:w="2126"/>
      </w:tblGrid>
      <w:tr w:rsidR="00635EB2" w:rsidRPr="00A91474" w:rsidTr="00A91474">
        <w:trPr>
          <w:trHeight w:val="477"/>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142"/>
              <w:jc w:val="both"/>
              <w:rPr>
                <w:color w:val="000000"/>
                <w:sz w:val="20"/>
                <w:szCs w:val="20"/>
              </w:rPr>
            </w:pPr>
            <w:r w:rsidRPr="00A91474">
              <w:rPr>
                <w:color w:val="000000"/>
                <w:sz w:val="20"/>
                <w:szCs w:val="20"/>
              </w:rPr>
              <w:t>Доход, тыс. руб.</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142"/>
              <w:jc w:val="both"/>
              <w:rPr>
                <w:color w:val="000000"/>
                <w:sz w:val="20"/>
                <w:szCs w:val="20"/>
              </w:rPr>
            </w:pPr>
            <w:r w:rsidRPr="00A91474">
              <w:rPr>
                <w:color w:val="000000"/>
                <w:sz w:val="20"/>
                <w:szCs w:val="20"/>
              </w:rPr>
              <w:t>Вероятность (В)</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1500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2500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0,15</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4000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0,30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5000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0,30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7000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0,15</w:t>
            </w:r>
          </w:p>
        </w:tc>
      </w:tr>
    </w:tbl>
    <w:p w:rsidR="00635EB2" w:rsidRDefault="00635EB2" w:rsidP="001E2039">
      <w:pPr>
        <w:tabs>
          <w:tab w:val="left" w:pos="993"/>
        </w:tabs>
        <w:ind w:firstLine="709"/>
        <w:jc w:val="both"/>
        <w:rPr>
          <w:b/>
        </w:rPr>
      </w:pPr>
    </w:p>
    <w:p w:rsidR="00635EB2" w:rsidRPr="00FA628D" w:rsidRDefault="00635EB2" w:rsidP="00A91474">
      <w:pPr>
        <w:tabs>
          <w:tab w:val="left" w:pos="993"/>
        </w:tabs>
        <w:ind w:firstLine="709"/>
        <w:jc w:val="both"/>
        <w:rPr>
          <w:b/>
        </w:rPr>
      </w:pPr>
      <w:r w:rsidRPr="009B1BE2">
        <w:rPr>
          <w:b/>
        </w:rPr>
        <w:t xml:space="preserve">Тема 6. </w:t>
      </w:r>
      <w:r w:rsidRPr="00663825">
        <w:rPr>
          <w:color w:val="000000"/>
        </w:rPr>
        <w:t>Бизнес-процессы и бизнес-коммуникации</w:t>
      </w:r>
    </w:p>
    <w:p w:rsidR="00635EB2" w:rsidRPr="0068288E" w:rsidRDefault="00635EB2" w:rsidP="0068288E">
      <w:pPr>
        <w:ind w:firstLine="709"/>
        <w:jc w:val="both"/>
        <w:rPr>
          <w:i/>
        </w:rPr>
      </w:pPr>
      <w:r w:rsidRPr="0068288E">
        <w:rPr>
          <w:i/>
        </w:rPr>
        <w:t>Вопросы к занятию</w:t>
      </w:r>
    </w:p>
    <w:p w:rsidR="00635EB2" w:rsidRPr="0068288E" w:rsidRDefault="00635EB2" w:rsidP="009B4892">
      <w:pPr>
        <w:pStyle w:val="ListParagraph"/>
        <w:numPr>
          <w:ilvl w:val="0"/>
          <w:numId w:val="15"/>
        </w:numPr>
        <w:shd w:val="clear" w:color="auto" w:fill="FFFFFF"/>
        <w:tabs>
          <w:tab w:val="left" w:pos="993"/>
        </w:tabs>
        <w:ind w:left="0" w:firstLine="709"/>
        <w:jc w:val="both"/>
      </w:pPr>
      <w:r>
        <w:t>Бизнес процесс -  понятия, особенности</w:t>
      </w:r>
    </w:p>
    <w:p w:rsidR="00635EB2" w:rsidRDefault="00635EB2" w:rsidP="009B4892">
      <w:pPr>
        <w:pStyle w:val="ListParagraph"/>
        <w:numPr>
          <w:ilvl w:val="0"/>
          <w:numId w:val="15"/>
        </w:numPr>
        <w:shd w:val="clear" w:color="auto" w:fill="FFFFFF"/>
        <w:tabs>
          <w:tab w:val="left" w:pos="993"/>
        </w:tabs>
        <w:ind w:left="0" w:firstLine="709"/>
        <w:jc w:val="both"/>
      </w:pPr>
      <w:r>
        <w:t>Бизнес-коммуникация , и ее роль в предпринимательстве.</w:t>
      </w:r>
    </w:p>
    <w:p w:rsidR="00635EB2" w:rsidRPr="00E20958" w:rsidRDefault="00635EB2" w:rsidP="009B4892">
      <w:pPr>
        <w:pStyle w:val="ListParagraph"/>
        <w:numPr>
          <w:ilvl w:val="0"/>
          <w:numId w:val="15"/>
        </w:numPr>
        <w:shd w:val="clear" w:color="auto" w:fill="FFFFFF"/>
        <w:tabs>
          <w:tab w:val="left" w:pos="993"/>
        </w:tabs>
        <w:ind w:left="0" w:firstLine="709"/>
        <w:jc w:val="both"/>
      </w:pPr>
      <w:r>
        <w:t>Виды бизнес- коммуникаций.</w:t>
      </w:r>
    </w:p>
    <w:p w:rsidR="00635EB2" w:rsidRDefault="00635EB2" w:rsidP="009B4892">
      <w:pPr>
        <w:pStyle w:val="ListParagraph"/>
        <w:numPr>
          <w:ilvl w:val="0"/>
          <w:numId w:val="15"/>
        </w:numPr>
        <w:shd w:val="clear" w:color="auto" w:fill="FFFFFF"/>
        <w:tabs>
          <w:tab w:val="left" w:pos="993"/>
        </w:tabs>
        <w:ind w:left="0" w:firstLine="709"/>
        <w:jc w:val="both"/>
      </w:pPr>
      <w:r w:rsidRPr="00E20958">
        <w:t>Бизнес-коммуникации как процесс передачи информации</w:t>
      </w:r>
    </w:p>
    <w:p w:rsidR="00635EB2" w:rsidRPr="0068288E" w:rsidRDefault="00635EB2" w:rsidP="0068288E">
      <w:pPr>
        <w:shd w:val="clear" w:color="auto" w:fill="FFFFFF"/>
        <w:tabs>
          <w:tab w:val="left" w:pos="993"/>
        </w:tabs>
        <w:ind w:firstLine="709"/>
        <w:jc w:val="both"/>
        <w:rPr>
          <w:i/>
        </w:rPr>
      </w:pPr>
    </w:p>
    <w:p w:rsidR="00635EB2" w:rsidRDefault="00635EB2" w:rsidP="00E20958">
      <w:pPr>
        <w:ind w:firstLine="709"/>
        <w:jc w:val="both"/>
        <w:rPr>
          <w:i/>
        </w:rPr>
      </w:pPr>
      <w:r w:rsidRPr="00AB7A96">
        <w:rPr>
          <w:i/>
        </w:rPr>
        <w:t xml:space="preserve">Примерное практическое задание </w:t>
      </w:r>
    </w:p>
    <w:p w:rsidR="00635EB2" w:rsidRDefault="00635EB2" w:rsidP="00E20958">
      <w:pPr>
        <w:ind w:firstLine="709"/>
        <w:jc w:val="both"/>
        <w:rPr>
          <w:rFonts w:ascii="Proxima" w:hAnsi="Proxima"/>
          <w:color w:val="333333"/>
          <w:shd w:val="clear" w:color="auto" w:fill="FFFFFF"/>
        </w:rPr>
      </w:pPr>
      <w:r>
        <w:rPr>
          <w:i/>
        </w:rPr>
        <w:t>Задание 1</w:t>
      </w:r>
      <w:r>
        <w:rPr>
          <w:rFonts w:ascii="Proxima" w:hAnsi="Proxima"/>
          <w:color w:val="333333"/>
          <w:shd w:val="clear" w:color="auto" w:fill="FFFFFF"/>
        </w:rPr>
        <w:t xml:space="preserve">Построить бизнес-процес предприятия по следующему алгоритму: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Установка границ. Любой процесс бизнеса начинается определенным событием и оканчивается другим событием. Для начала вам необходимо обозначить события, которые являются началом и окончанием процесса.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Нарисуйте блоки процесса. Выполните построение всех блоков (подпроцессов и операций) в порядке их выполнения. Помните, что на этом этапе схема должна быть упрощенной. Усложните схему.</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 Добавьте в нее возможные варианты развития событий, а также промежуточные операции бизнеса. Расставьте роли</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Построение бизнес-процесса не подразумевает введение в схему конкретных должностей или определенных сотрудников. В построении используется понятие роли. Одна роль может исполняться разными сотрудниками, один сотрудник может выполнять несколько ролей.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Разместите документы, которые представляют собой любую информацию (письма, доклады, сообщения).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Также на этом этапе построения нужно учесть промежуточные продукты, в качестве которых могут выступать переходящие из одного блока в другой процессы. Укажите используемые программы, а также базы данных.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Расположите материалы и инструменты, которые используются в бизнес-процессах. Однако не стоит делать описание на этом этапе построения слишком детальным.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Определите показатели эффективности, учитываемые в системе, и добавьте их на схему построения. Схему свяжите с другими процессами бизнеса.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Укажите, чем ваш процесс обменивается с другими. Проверьте полученную модель после построения.</w:t>
      </w:r>
    </w:p>
    <w:p w:rsidR="00635EB2" w:rsidRDefault="00635EB2" w:rsidP="0068288E">
      <w:pPr>
        <w:ind w:firstLine="709"/>
        <w:jc w:val="both"/>
        <w:rPr>
          <w:b/>
          <w:i/>
        </w:rPr>
      </w:pPr>
    </w:p>
    <w:p w:rsidR="00635EB2" w:rsidRDefault="00635EB2" w:rsidP="0068288E">
      <w:pPr>
        <w:ind w:firstLine="709"/>
        <w:jc w:val="both"/>
        <w:rPr>
          <w:b/>
          <w:i/>
        </w:rPr>
      </w:pPr>
      <w:r>
        <w:rPr>
          <w:b/>
          <w:i/>
        </w:rPr>
        <w:t xml:space="preserve">Задание 2. </w:t>
      </w:r>
    </w:p>
    <w:p w:rsidR="00635EB2" w:rsidRDefault="00635EB2" w:rsidP="0068288E">
      <w:pPr>
        <w:ind w:firstLine="709"/>
        <w:jc w:val="both"/>
      </w:pPr>
      <w:r>
        <w:t xml:space="preserve">Исследовать коммуникативную природу бизнеса по следующим направлениям( изучить методики) : </w:t>
      </w:r>
    </w:p>
    <w:p w:rsidR="00635EB2" w:rsidRDefault="00635EB2" w:rsidP="0068288E">
      <w:pPr>
        <w:ind w:firstLine="709"/>
        <w:jc w:val="both"/>
      </w:pPr>
      <w:r>
        <w:t xml:space="preserve">Коммуникативная деятельность бизнесменов. </w:t>
      </w:r>
    </w:p>
    <w:p w:rsidR="00635EB2" w:rsidRDefault="00635EB2" w:rsidP="0068288E">
      <w:pPr>
        <w:ind w:firstLine="709"/>
        <w:jc w:val="both"/>
      </w:pPr>
      <w:r>
        <w:t xml:space="preserve">Роль коммуникации в деятельности руководителей </w:t>
      </w:r>
    </w:p>
    <w:p w:rsidR="00635EB2" w:rsidRDefault="00635EB2" w:rsidP="0068288E">
      <w:pPr>
        <w:ind w:firstLine="709"/>
        <w:jc w:val="both"/>
      </w:pPr>
      <w:r>
        <w:t>Маркетинговые коммуникации</w:t>
      </w:r>
    </w:p>
    <w:p w:rsidR="00635EB2" w:rsidRDefault="00635EB2" w:rsidP="0068288E">
      <w:pPr>
        <w:ind w:firstLine="709"/>
        <w:jc w:val="both"/>
      </w:pPr>
      <w:r>
        <w:t>Деловые переговоры</w:t>
      </w:r>
    </w:p>
    <w:p w:rsidR="00635EB2" w:rsidRDefault="00635EB2" w:rsidP="0068288E">
      <w:pPr>
        <w:ind w:firstLine="709"/>
        <w:jc w:val="both"/>
      </w:pPr>
      <w:r>
        <w:t>Конфликты в организации.</w:t>
      </w:r>
    </w:p>
    <w:p w:rsidR="00635EB2" w:rsidRDefault="00635EB2" w:rsidP="0068288E">
      <w:pPr>
        <w:ind w:firstLine="709"/>
        <w:jc w:val="both"/>
      </w:pPr>
      <w:r>
        <w:t>Результаты представить в форме презентации</w:t>
      </w:r>
    </w:p>
    <w:p w:rsidR="00635EB2" w:rsidRPr="0068288E" w:rsidRDefault="00635EB2" w:rsidP="0068288E">
      <w:pPr>
        <w:ind w:firstLine="709"/>
        <w:jc w:val="both"/>
        <w:rPr>
          <w:b/>
          <w:i/>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35EB2" w:rsidRDefault="00635EB2" w:rsidP="00453D7C">
      <w:pPr>
        <w:pStyle w:val="1"/>
        <w:spacing w:after="0" w:line="240" w:lineRule="auto"/>
        <w:ind w:left="0" w:firstLine="709"/>
        <w:jc w:val="both"/>
        <w:rPr>
          <w:rFonts w:ascii="Times New Roman" w:hAnsi="Times New Roman"/>
          <w:b/>
          <w:sz w:val="24"/>
          <w:szCs w:val="24"/>
        </w:rPr>
      </w:pPr>
    </w:p>
    <w:p w:rsidR="00635EB2" w:rsidRPr="00284B75" w:rsidRDefault="00635EB2" w:rsidP="00453D7C">
      <w:pPr>
        <w:pStyle w:val="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663825">
        <w:rPr>
          <w:rFonts w:ascii="Times New Roman" w:hAnsi="Times New Roman"/>
          <w:color w:val="000000"/>
          <w:sz w:val="24"/>
          <w:szCs w:val="24"/>
        </w:rPr>
        <w:t>Малое предприятие как особый хозяйствующий субъект рыночной экономики.</w:t>
      </w:r>
    </w:p>
    <w:p w:rsidR="00635EB2" w:rsidRDefault="00635EB2" w:rsidP="0001303E">
      <w:pPr>
        <w:ind w:firstLine="708"/>
        <w:jc w:val="both"/>
        <w:rPr>
          <w:i/>
        </w:rPr>
      </w:pPr>
      <w:r w:rsidRPr="002E6EA5">
        <w:rPr>
          <w:i/>
        </w:rPr>
        <w:t>Вопросы к занятию</w:t>
      </w:r>
    </w:p>
    <w:p w:rsidR="00635EB2" w:rsidRPr="00453D7C" w:rsidRDefault="00635EB2" w:rsidP="00453D7C">
      <w:pPr>
        <w:shd w:val="clear" w:color="auto" w:fill="FFFFFF"/>
        <w:ind w:left="720"/>
        <w:jc w:val="both"/>
        <w:rPr>
          <w:color w:val="2C2C2C"/>
        </w:rPr>
      </w:pPr>
      <w:r w:rsidRPr="00453D7C">
        <w:rPr>
          <w:color w:val="2C2C2C"/>
        </w:rPr>
        <w:t xml:space="preserve">Малый бизнес, его сущность и роль в экономике </w:t>
      </w:r>
    </w:p>
    <w:p w:rsidR="00635EB2" w:rsidRPr="00453D7C" w:rsidRDefault="00635EB2" w:rsidP="00453D7C">
      <w:pPr>
        <w:shd w:val="clear" w:color="auto" w:fill="FFFFFF"/>
        <w:ind w:left="720"/>
        <w:jc w:val="both"/>
        <w:rPr>
          <w:color w:val="2C2C2C"/>
        </w:rPr>
      </w:pPr>
      <w:r w:rsidRPr="00453D7C">
        <w:rPr>
          <w:color w:val="2C2C2C"/>
        </w:rPr>
        <w:t>Организация и управление малым бизнесом</w:t>
      </w:r>
    </w:p>
    <w:p w:rsidR="00635EB2" w:rsidRDefault="00635EB2" w:rsidP="00453D7C">
      <w:pPr>
        <w:shd w:val="clear" w:color="auto" w:fill="FFFFFF"/>
        <w:ind w:left="720"/>
        <w:jc w:val="both"/>
        <w:rPr>
          <w:color w:val="2C2C2C"/>
        </w:rPr>
      </w:pPr>
      <w:r w:rsidRPr="00453D7C">
        <w:rPr>
          <w:color w:val="2C2C2C"/>
        </w:rPr>
        <w:t>Создание, регистрация и ликвидация малых предприятий</w:t>
      </w:r>
    </w:p>
    <w:p w:rsidR="00635EB2" w:rsidRPr="00453D7C" w:rsidRDefault="00635EB2" w:rsidP="00453D7C">
      <w:pPr>
        <w:shd w:val="clear" w:color="auto" w:fill="FFFFFF"/>
        <w:ind w:left="720"/>
        <w:jc w:val="both"/>
        <w:rPr>
          <w:color w:val="2C2C2C"/>
        </w:rPr>
      </w:pPr>
      <w:r w:rsidRPr="00453D7C">
        <w:rPr>
          <w:color w:val="2C2C2C"/>
        </w:rPr>
        <w:t>Управление малым предприятием</w:t>
      </w:r>
    </w:p>
    <w:p w:rsidR="00635EB2" w:rsidRPr="00453D7C" w:rsidRDefault="00635EB2" w:rsidP="00453D7C">
      <w:pPr>
        <w:shd w:val="clear" w:color="auto" w:fill="FFFFFF"/>
        <w:ind w:left="720"/>
        <w:jc w:val="both"/>
        <w:rPr>
          <w:color w:val="2C2C2C"/>
        </w:rPr>
      </w:pPr>
      <w:r w:rsidRPr="00453D7C">
        <w:rPr>
          <w:color w:val="2C2C2C"/>
        </w:rPr>
        <w:t>Особенности налогообложения малого бизнеса</w:t>
      </w:r>
    </w:p>
    <w:p w:rsidR="00635EB2" w:rsidRDefault="00635EB2" w:rsidP="00453D7C">
      <w:pPr>
        <w:shd w:val="clear" w:color="auto" w:fill="FFFFFF"/>
        <w:ind w:left="720"/>
        <w:jc w:val="both"/>
        <w:rPr>
          <w:color w:val="2C2C2C"/>
        </w:rPr>
      </w:pPr>
      <w:r w:rsidRPr="00453D7C">
        <w:rPr>
          <w:color w:val="2C2C2C"/>
        </w:rPr>
        <w:t>Проблемы и перспективы малого бизнеса в Росси</w:t>
      </w:r>
      <w:r>
        <w:rPr>
          <w:color w:val="2C2C2C"/>
        </w:rPr>
        <w:t>и</w:t>
      </w:r>
    </w:p>
    <w:p w:rsidR="00635EB2" w:rsidRDefault="00635EB2" w:rsidP="00453D7C">
      <w:pPr>
        <w:shd w:val="clear" w:color="auto" w:fill="FFFFFF"/>
        <w:ind w:left="720"/>
        <w:jc w:val="both"/>
        <w:rPr>
          <w:color w:val="2C2C2C"/>
        </w:rPr>
      </w:pPr>
      <w:r>
        <w:rPr>
          <w:color w:val="2C2C2C"/>
        </w:rPr>
        <w:t>Индивидуальный предприниматель</w:t>
      </w:r>
    </w:p>
    <w:p w:rsidR="00635EB2" w:rsidRDefault="00635EB2" w:rsidP="00453D7C">
      <w:pPr>
        <w:shd w:val="clear" w:color="auto" w:fill="FFFFFF"/>
        <w:ind w:left="720"/>
        <w:jc w:val="both"/>
        <w:rPr>
          <w:color w:val="2C2C2C"/>
        </w:rPr>
      </w:pPr>
      <w:r>
        <w:rPr>
          <w:color w:val="2C2C2C"/>
        </w:rPr>
        <w:t>Специальные налоговые режимы</w:t>
      </w:r>
    </w:p>
    <w:p w:rsidR="00635EB2" w:rsidRDefault="00635EB2" w:rsidP="00453D7C">
      <w:pPr>
        <w:shd w:val="clear" w:color="auto" w:fill="FFFFFF"/>
        <w:ind w:left="720"/>
        <w:jc w:val="both"/>
        <w:rPr>
          <w:color w:val="2C2C2C"/>
        </w:rPr>
      </w:pPr>
      <w:r>
        <w:rPr>
          <w:color w:val="2C2C2C"/>
        </w:rPr>
        <w:t>Налог на профессиональный доход</w:t>
      </w:r>
    </w:p>
    <w:p w:rsidR="00635EB2" w:rsidRDefault="00635EB2" w:rsidP="00453D7C">
      <w:pPr>
        <w:ind w:firstLine="709"/>
        <w:rPr>
          <w:i/>
        </w:rPr>
      </w:pPr>
    </w:p>
    <w:p w:rsidR="00635EB2" w:rsidRDefault="00635EB2" w:rsidP="00453D7C">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35EB2" w:rsidRDefault="00635EB2" w:rsidP="00453D7C">
      <w:pPr>
        <w:ind w:firstLine="709"/>
        <w:jc w:val="both"/>
      </w:pPr>
    </w:p>
    <w:p w:rsidR="00635EB2" w:rsidRPr="001D1823" w:rsidRDefault="00635EB2" w:rsidP="00453D7C">
      <w:pPr>
        <w:ind w:firstLine="708"/>
        <w:jc w:val="both"/>
        <w:rPr>
          <w:i/>
          <w:color w:val="000000"/>
        </w:rPr>
      </w:pPr>
      <w:r w:rsidRPr="001D1823">
        <w:rPr>
          <w:i/>
          <w:color w:val="000000"/>
        </w:rPr>
        <w:t xml:space="preserve">Примерное практическое задание.Задача  </w:t>
      </w:r>
    </w:p>
    <w:p w:rsidR="00635EB2" w:rsidRPr="00C64BD2" w:rsidRDefault="00635EB2" w:rsidP="00453D7C">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635EB2" w:rsidRPr="00F93EC6" w:rsidRDefault="00635EB2" w:rsidP="00F93EC6">
      <w:pPr>
        <w:widowControl w:val="0"/>
        <w:shd w:val="clear" w:color="auto" w:fill="FFFFFF"/>
        <w:tabs>
          <w:tab w:val="left" w:pos="34"/>
        </w:tabs>
        <w:autoSpaceDE w:val="0"/>
        <w:autoSpaceDN w:val="0"/>
        <w:adjustRightInd w:val="0"/>
        <w:ind w:right="29"/>
        <w:jc w:val="both"/>
      </w:pPr>
    </w:p>
    <w:p w:rsidR="00635EB2" w:rsidRPr="00453D7C" w:rsidRDefault="00635EB2" w:rsidP="00453D7C">
      <w:pPr>
        <w:pStyle w:val="1"/>
        <w:spacing w:after="0" w:line="240" w:lineRule="auto"/>
        <w:ind w:left="0" w:firstLine="709"/>
        <w:jc w:val="both"/>
        <w:rPr>
          <w:rFonts w:ascii="Times New Roman" w:hAnsi="Times New Roman"/>
          <w:i/>
          <w:sz w:val="24"/>
          <w:szCs w:val="24"/>
        </w:rPr>
      </w:pPr>
      <w:r w:rsidRPr="00453D7C">
        <w:rPr>
          <w:rFonts w:ascii="Times New Roman" w:hAnsi="Times New Roman"/>
          <w:b/>
          <w:sz w:val="24"/>
          <w:szCs w:val="24"/>
        </w:rPr>
        <w:t xml:space="preserve">Тема 8. </w:t>
      </w:r>
      <w:r w:rsidRPr="00453D7C">
        <w:rPr>
          <w:rFonts w:ascii="Times New Roman" w:hAnsi="Times New Roman"/>
          <w:sz w:val="24"/>
          <w:szCs w:val="24"/>
        </w:rPr>
        <w:t>Прекращение предпринимательской деятельности</w:t>
      </w:r>
    </w:p>
    <w:p w:rsidR="00635EB2" w:rsidRPr="00453D7C" w:rsidRDefault="00635EB2" w:rsidP="00453D7C">
      <w:pPr>
        <w:pStyle w:val="1"/>
        <w:spacing w:after="0" w:line="240" w:lineRule="auto"/>
        <w:ind w:left="0" w:firstLine="709"/>
        <w:jc w:val="both"/>
        <w:rPr>
          <w:rFonts w:ascii="Times New Roman" w:hAnsi="Times New Roman"/>
          <w:i/>
          <w:sz w:val="24"/>
          <w:szCs w:val="24"/>
        </w:rPr>
      </w:pPr>
      <w:r w:rsidRPr="00453D7C">
        <w:rPr>
          <w:rFonts w:ascii="Times New Roman" w:hAnsi="Times New Roman"/>
          <w:i/>
          <w:sz w:val="24"/>
          <w:szCs w:val="24"/>
        </w:rPr>
        <w:t>Вопросы к занятию</w:t>
      </w:r>
    </w:p>
    <w:p w:rsidR="00635EB2" w:rsidRPr="00453D7C" w:rsidRDefault="00635EB2" w:rsidP="009B4892">
      <w:pPr>
        <w:pStyle w:val="ListParagraph"/>
        <w:numPr>
          <w:ilvl w:val="0"/>
          <w:numId w:val="17"/>
        </w:numPr>
        <w:jc w:val="both"/>
      </w:pPr>
      <w:r w:rsidRPr="00453D7C">
        <w:t xml:space="preserve">Ликвидация предприятий </w:t>
      </w:r>
    </w:p>
    <w:p w:rsidR="00635EB2" w:rsidRPr="00453D7C" w:rsidRDefault="00635EB2" w:rsidP="009B4892">
      <w:pPr>
        <w:pStyle w:val="ListParagraph"/>
        <w:numPr>
          <w:ilvl w:val="0"/>
          <w:numId w:val="17"/>
        </w:numPr>
        <w:jc w:val="both"/>
      </w:pPr>
      <w:r w:rsidRPr="00453D7C">
        <w:t xml:space="preserve">Реорганизация предприятий </w:t>
      </w:r>
    </w:p>
    <w:p w:rsidR="00635EB2" w:rsidRPr="00453D7C" w:rsidRDefault="00635EB2" w:rsidP="009B4892">
      <w:pPr>
        <w:pStyle w:val="ListParagraph"/>
        <w:numPr>
          <w:ilvl w:val="0"/>
          <w:numId w:val="17"/>
        </w:numPr>
        <w:jc w:val="both"/>
      </w:pPr>
      <w:r w:rsidRPr="00453D7C">
        <w:t xml:space="preserve">Банкротство организаций </w:t>
      </w:r>
    </w:p>
    <w:p w:rsidR="00635EB2" w:rsidRPr="00453D7C" w:rsidRDefault="00635EB2" w:rsidP="009B4892">
      <w:pPr>
        <w:pStyle w:val="ListParagraph"/>
        <w:numPr>
          <w:ilvl w:val="0"/>
          <w:numId w:val="17"/>
        </w:numPr>
        <w:jc w:val="both"/>
      </w:pPr>
      <w:r w:rsidRPr="00453D7C">
        <w:t>Институт банкротства</w:t>
      </w:r>
    </w:p>
    <w:p w:rsidR="00635EB2" w:rsidRPr="00453D7C" w:rsidRDefault="00635EB2" w:rsidP="009B4892">
      <w:pPr>
        <w:pStyle w:val="ListParagraph"/>
        <w:numPr>
          <w:ilvl w:val="0"/>
          <w:numId w:val="17"/>
        </w:numPr>
        <w:jc w:val="both"/>
      </w:pPr>
      <w:r w:rsidRPr="00453D7C">
        <w:t xml:space="preserve">Мероприятия предотвращения банкротства </w:t>
      </w:r>
    </w:p>
    <w:p w:rsidR="00635EB2" w:rsidRPr="00453D7C" w:rsidRDefault="00635EB2" w:rsidP="00453D7C">
      <w:pPr>
        <w:pStyle w:val="ListParagraph"/>
        <w:ind w:left="1068"/>
        <w:jc w:val="both"/>
      </w:pPr>
    </w:p>
    <w:p w:rsidR="00635EB2" w:rsidRPr="00453D7C" w:rsidRDefault="00635EB2" w:rsidP="00453D7C">
      <w:pPr>
        <w:ind w:firstLine="708"/>
        <w:jc w:val="both"/>
      </w:pPr>
      <w:r w:rsidRPr="00453D7C">
        <w:rPr>
          <w:i/>
        </w:rPr>
        <w:t>Подготовка и защита информационного проекта (презентации)</w:t>
      </w:r>
      <w:r w:rsidRPr="00453D7C">
        <w:t>: результаты анализа представить в форме презентации.</w:t>
      </w:r>
    </w:p>
    <w:p w:rsidR="00635EB2" w:rsidRDefault="00635EB2" w:rsidP="00453D7C">
      <w:pPr>
        <w:ind w:firstLine="709"/>
        <w:jc w:val="both"/>
        <w:rPr>
          <w:color w:val="000000"/>
        </w:rPr>
      </w:pPr>
      <w:r w:rsidRPr="00453D7C">
        <w:rPr>
          <w:i/>
          <w:color w:val="000000"/>
        </w:rPr>
        <w:t>Примерное практическое задание</w:t>
      </w:r>
      <w:r w:rsidRPr="00453D7C">
        <w:rPr>
          <w:color w:val="000000"/>
        </w:rPr>
        <w:t>.Составьте план  процедуры добровольной ликвидации ООО.</w:t>
      </w:r>
    </w:p>
    <w:p w:rsidR="00635EB2" w:rsidRDefault="00635EB2" w:rsidP="00453D7C">
      <w:pPr>
        <w:ind w:firstLine="709"/>
        <w:jc w:val="both"/>
        <w:rPr>
          <w:color w:val="000000"/>
        </w:rPr>
      </w:pPr>
    </w:p>
    <w:p w:rsidR="00635EB2" w:rsidRPr="00453D7C" w:rsidRDefault="00635EB2" w:rsidP="00453D7C">
      <w:pPr>
        <w:pStyle w:val="1"/>
        <w:spacing w:after="0" w:line="240" w:lineRule="auto"/>
        <w:ind w:left="0" w:firstLine="709"/>
        <w:jc w:val="both"/>
        <w:rPr>
          <w:rFonts w:ascii="Times New Roman" w:hAnsi="Times New Roman"/>
          <w:i/>
          <w:sz w:val="24"/>
          <w:szCs w:val="24"/>
        </w:rPr>
      </w:pPr>
      <w:r w:rsidRPr="00453D7C">
        <w:rPr>
          <w:rFonts w:ascii="Times New Roman" w:hAnsi="Times New Roman"/>
          <w:b/>
          <w:sz w:val="24"/>
          <w:szCs w:val="24"/>
        </w:rPr>
        <w:t xml:space="preserve">Тема </w:t>
      </w:r>
      <w:r>
        <w:rPr>
          <w:rFonts w:ascii="Times New Roman" w:hAnsi="Times New Roman"/>
          <w:b/>
          <w:sz w:val="24"/>
          <w:szCs w:val="24"/>
        </w:rPr>
        <w:t>9</w:t>
      </w:r>
      <w:r w:rsidRPr="00453D7C">
        <w:rPr>
          <w:rFonts w:ascii="Times New Roman" w:hAnsi="Times New Roman"/>
          <w:b/>
          <w:sz w:val="24"/>
          <w:szCs w:val="24"/>
        </w:rPr>
        <w:t xml:space="preserve">. </w:t>
      </w:r>
      <w:r w:rsidRPr="00453D7C">
        <w:rPr>
          <w:rFonts w:ascii="Times New Roman" w:hAnsi="Times New Roman"/>
          <w:color w:val="000000"/>
          <w:sz w:val="24"/>
          <w:szCs w:val="24"/>
        </w:rPr>
        <w:t>Система государственной поддержки и регулирования малого бизнеса в России</w:t>
      </w:r>
    </w:p>
    <w:p w:rsidR="00635EB2" w:rsidRPr="00453D7C" w:rsidRDefault="00635EB2" w:rsidP="00453D7C">
      <w:pPr>
        <w:pStyle w:val="1"/>
        <w:spacing w:after="0" w:line="240" w:lineRule="auto"/>
        <w:ind w:left="0" w:firstLine="709"/>
        <w:jc w:val="both"/>
        <w:rPr>
          <w:rFonts w:ascii="Times New Roman" w:hAnsi="Times New Roman"/>
          <w:i/>
          <w:sz w:val="24"/>
          <w:szCs w:val="24"/>
        </w:rPr>
      </w:pPr>
      <w:r w:rsidRPr="00453D7C">
        <w:rPr>
          <w:rFonts w:ascii="Times New Roman" w:hAnsi="Times New Roman"/>
          <w:i/>
          <w:sz w:val="24"/>
          <w:szCs w:val="24"/>
        </w:rPr>
        <w:t>Вопросы к занятию</w:t>
      </w:r>
    </w:p>
    <w:p w:rsidR="00635EB2" w:rsidRPr="00702444" w:rsidRDefault="00635EB2" w:rsidP="009B4892">
      <w:pPr>
        <w:pStyle w:val="ListParagraph"/>
        <w:widowControl/>
        <w:numPr>
          <w:ilvl w:val="0"/>
          <w:numId w:val="24"/>
        </w:numPr>
        <w:tabs>
          <w:tab w:val="left" w:pos="993"/>
        </w:tabs>
        <w:autoSpaceDE/>
        <w:autoSpaceDN/>
        <w:adjustRightInd/>
        <w:ind w:left="0" w:firstLine="709"/>
        <w:jc w:val="both"/>
        <w:rPr>
          <w:color w:val="000000"/>
        </w:rPr>
      </w:pPr>
      <w:r w:rsidRPr="00702444">
        <w:rPr>
          <w:color w:val="000000"/>
        </w:rPr>
        <w:t xml:space="preserve">Основные формы государственной поддержки и регулировании малого предпринимательства. </w:t>
      </w:r>
    </w:p>
    <w:p w:rsidR="00635EB2" w:rsidRPr="00702444" w:rsidRDefault="00635EB2" w:rsidP="009B4892">
      <w:pPr>
        <w:pStyle w:val="ListParagraph"/>
        <w:widowControl/>
        <w:numPr>
          <w:ilvl w:val="0"/>
          <w:numId w:val="24"/>
        </w:numPr>
        <w:tabs>
          <w:tab w:val="left" w:pos="993"/>
        </w:tabs>
        <w:autoSpaceDE/>
        <w:autoSpaceDN/>
        <w:adjustRightInd/>
        <w:ind w:left="0" w:firstLine="709"/>
        <w:jc w:val="both"/>
        <w:rPr>
          <w:color w:val="000000"/>
        </w:rPr>
      </w:pPr>
      <w:r w:rsidRPr="00702444">
        <w:rPr>
          <w:color w:val="000000"/>
        </w:rPr>
        <w:t>Региональные и муниципальные программы поддержки субъектов малых предприятий.</w:t>
      </w:r>
    </w:p>
    <w:p w:rsidR="00635EB2" w:rsidRPr="00702444" w:rsidRDefault="00635EB2" w:rsidP="009B4892">
      <w:pPr>
        <w:pStyle w:val="ListParagraph"/>
        <w:widowControl/>
        <w:numPr>
          <w:ilvl w:val="0"/>
          <w:numId w:val="24"/>
        </w:numPr>
        <w:tabs>
          <w:tab w:val="left" w:pos="993"/>
        </w:tabs>
        <w:autoSpaceDE/>
        <w:autoSpaceDN/>
        <w:adjustRightInd/>
        <w:ind w:left="0" w:firstLine="709"/>
        <w:jc w:val="both"/>
        <w:rPr>
          <w:color w:val="000000"/>
        </w:rPr>
      </w:pPr>
      <w:r w:rsidRPr="00702444">
        <w:rPr>
          <w:color w:val="000000"/>
        </w:rPr>
        <w:t xml:space="preserve">Организации инфраструктуры поддержки малого и среднего предпринимательства. </w:t>
      </w:r>
    </w:p>
    <w:p w:rsidR="00635EB2" w:rsidRPr="00702444" w:rsidRDefault="00635EB2" w:rsidP="009B4892">
      <w:pPr>
        <w:pStyle w:val="ListParagraph"/>
        <w:widowControl/>
        <w:numPr>
          <w:ilvl w:val="0"/>
          <w:numId w:val="24"/>
        </w:numPr>
        <w:tabs>
          <w:tab w:val="left" w:pos="993"/>
        </w:tabs>
        <w:autoSpaceDE/>
        <w:autoSpaceDN/>
        <w:adjustRightInd/>
        <w:ind w:left="0" w:firstLine="709"/>
        <w:jc w:val="both"/>
        <w:rPr>
          <w:color w:val="000000"/>
        </w:rPr>
      </w:pPr>
      <w:r w:rsidRPr="00702444">
        <w:rPr>
          <w:color w:val="000000"/>
        </w:rPr>
        <w:t xml:space="preserve">Государственное налоговое регулирование малых предприятий. </w:t>
      </w:r>
    </w:p>
    <w:p w:rsidR="00635EB2" w:rsidRPr="00702444" w:rsidRDefault="00635EB2" w:rsidP="009B4892">
      <w:pPr>
        <w:pStyle w:val="ListParagraph"/>
        <w:widowControl/>
        <w:numPr>
          <w:ilvl w:val="0"/>
          <w:numId w:val="24"/>
        </w:numPr>
        <w:tabs>
          <w:tab w:val="left" w:pos="993"/>
        </w:tabs>
        <w:autoSpaceDE/>
        <w:autoSpaceDN/>
        <w:adjustRightInd/>
        <w:ind w:left="0" w:firstLine="709"/>
        <w:jc w:val="both"/>
        <w:rPr>
          <w:color w:val="000000"/>
        </w:rPr>
      </w:pPr>
      <w:r w:rsidRPr="00702444">
        <w:rPr>
          <w:color w:val="000000"/>
        </w:rPr>
        <w:t>Роль государственных программ поддержки малого бизнеса, расширении доступа его к источникам финансирования.</w:t>
      </w:r>
    </w:p>
    <w:p w:rsidR="00635EB2" w:rsidRPr="00453D7C" w:rsidRDefault="00635EB2" w:rsidP="009B4892">
      <w:pPr>
        <w:pStyle w:val="ListParagraph"/>
        <w:numPr>
          <w:ilvl w:val="0"/>
          <w:numId w:val="24"/>
        </w:numPr>
        <w:tabs>
          <w:tab w:val="left" w:pos="993"/>
        </w:tabs>
        <w:ind w:left="0" w:firstLine="709"/>
        <w:jc w:val="both"/>
        <w:rPr>
          <w:color w:val="000000"/>
        </w:rPr>
      </w:pPr>
      <w:r w:rsidRPr="00453D7C">
        <w:rPr>
          <w:color w:val="000000"/>
        </w:rPr>
        <w:t>Основные проблемы дальнейшего развития малого предпринимательства в России и пути их решения.</w:t>
      </w:r>
    </w:p>
    <w:p w:rsidR="00635EB2" w:rsidRDefault="00635EB2" w:rsidP="00453D7C">
      <w:pPr>
        <w:ind w:firstLine="709"/>
        <w:jc w:val="both"/>
        <w:rPr>
          <w:color w:val="000000"/>
        </w:rPr>
      </w:pPr>
    </w:p>
    <w:p w:rsidR="00635EB2" w:rsidRPr="00453D7C" w:rsidRDefault="00635EB2" w:rsidP="00453D7C">
      <w:pPr>
        <w:ind w:firstLine="708"/>
        <w:jc w:val="both"/>
      </w:pPr>
      <w:r w:rsidRPr="00453D7C">
        <w:rPr>
          <w:i/>
        </w:rPr>
        <w:t>Подготовка и защита информационного проекта (презентации)</w:t>
      </w:r>
      <w:r w:rsidRPr="00453D7C">
        <w:t>: результаты анализа представить в форме презентации.</w:t>
      </w:r>
    </w:p>
    <w:p w:rsidR="00635EB2" w:rsidRPr="00453D7C" w:rsidRDefault="00635EB2" w:rsidP="00453D7C">
      <w:pPr>
        <w:widowControl w:val="0"/>
        <w:autoSpaceDE w:val="0"/>
        <w:autoSpaceDN w:val="0"/>
        <w:adjustRightInd w:val="0"/>
        <w:jc w:val="both"/>
        <w:rPr>
          <w:b/>
        </w:rPr>
      </w:pPr>
    </w:p>
    <w:p w:rsidR="00635EB2" w:rsidRPr="00DC11F5" w:rsidRDefault="00635EB2" w:rsidP="005029D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35EB2" w:rsidRPr="000F0F00" w:rsidRDefault="00635EB2" w:rsidP="005029D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35EB2" w:rsidRPr="00DC11F5" w:rsidRDefault="00635EB2" w:rsidP="005029DF">
      <w:pPr>
        <w:widowControl w:val="0"/>
        <w:autoSpaceDE w:val="0"/>
        <w:autoSpaceDN w:val="0"/>
        <w:adjustRightInd w:val="0"/>
        <w:rPr>
          <w:b/>
          <w:bCs/>
          <w:i/>
          <w:iCs/>
          <w:highlight w:val="white"/>
        </w:rPr>
      </w:pPr>
    </w:p>
    <w:p w:rsidR="00635EB2" w:rsidRDefault="00635EB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35EB2" w:rsidRDefault="00635EB2" w:rsidP="00D00133">
      <w:pPr>
        <w:autoSpaceDE w:val="0"/>
        <w:autoSpaceDN w:val="0"/>
        <w:adjustRightInd w:val="0"/>
        <w:ind w:left="720"/>
        <w:rPr>
          <w:b/>
          <w:iCs/>
        </w:rPr>
      </w:pPr>
      <w:r w:rsidRPr="00DC11F5">
        <w:rPr>
          <w:b/>
          <w:iCs/>
        </w:rPr>
        <w:t>7.1. Основная учебная литература:</w:t>
      </w:r>
    </w:p>
    <w:p w:rsidR="00635EB2" w:rsidRPr="004F6FE5" w:rsidRDefault="00635EB2" w:rsidP="004F6FE5">
      <w:pPr>
        <w:tabs>
          <w:tab w:val="left" w:pos="284"/>
        </w:tabs>
        <w:jc w:val="both"/>
        <w:rPr>
          <w:color w:val="000000"/>
          <w:shd w:val="clear" w:color="auto" w:fill="FFFFFF"/>
        </w:rPr>
      </w:pPr>
      <w:r>
        <w:rPr>
          <w:color w:val="000000"/>
          <w:shd w:val="clear" w:color="auto" w:fill="FFFFFF"/>
        </w:rPr>
        <w:t xml:space="preserve">1. </w:t>
      </w:r>
      <w:r w:rsidRPr="004F6FE5">
        <w:rPr>
          <w:color w:val="000000"/>
          <w:shd w:val="clear" w:color="auto" w:fill="FFFFFF"/>
        </w:rPr>
        <w:t xml:space="preserve">Организация предпринимательской деятельности: учебное пособие / Т. В. Буклей, М. В. Гаврилюк, Т. М. Кривошеева [и др.]; под редакцией О. В. Шеменевой, Т. В. Харитоновой. </w:t>
      </w:r>
      <w:r w:rsidRPr="004F6FE5">
        <w:rPr>
          <w:sz w:val="28"/>
          <w:szCs w:val="28"/>
        </w:rPr>
        <w:t>–</w:t>
      </w:r>
      <w:r w:rsidRPr="004F6FE5">
        <w:rPr>
          <w:color w:val="000000"/>
          <w:shd w:val="clear" w:color="auto" w:fill="FFFFFF"/>
        </w:rPr>
        <w:t xml:space="preserve"> 2-е изд. – Москва: Дашков и К, 2019. </w:t>
      </w:r>
      <w:r w:rsidRPr="004F6FE5">
        <w:rPr>
          <w:sz w:val="28"/>
          <w:szCs w:val="28"/>
        </w:rPr>
        <w:t>–</w:t>
      </w:r>
      <w:r w:rsidRPr="004F6FE5">
        <w:rPr>
          <w:color w:val="000000"/>
          <w:shd w:val="clear" w:color="auto" w:fill="FFFFFF"/>
        </w:rPr>
        <w:t xml:space="preserve"> 294 c. </w:t>
      </w:r>
      <w:r w:rsidRPr="004F6FE5">
        <w:rPr>
          <w:sz w:val="28"/>
          <w:szCs w:val="28"/>
        </w:rPr>
        <w:t>–</w:t>
      </w:r>
      <w:r w:rsidRPr="004F6FE5">
        <w:rPr>
          <w:color w:val="000000"/>
          <w:shd w:val="clear" w:color="auto" w:fill="FFFFFF"/>
        </w:rPr>
        <w:t xml:space="preserve"> ISBN 978-5-394-03202-8. </w:t>
      </w:r>
      <w:r w:rsidRPr="004F6FE5">
        <w:rPr>
          <w:sz w:val="28"/>
          <w:szCs w:val="28"/>
        </w:rPr>
        <w:t>–</w:t>
      </w:r>
      <w:r w:rsidRPr="004F6FE5">
        <w:rPr>
          <w:color w:val="000000"/>
          <w:shd w:val="clear" w:color="auto" w:fill="FFFFFF"/>
        </w:rPr>
        <w:t xml:space="preserve"> Текст: электронный // Электронно-библиотечная система IPR BOOKS: [сайт]. </w:t>
      </w:r>
      <w:r w:rsidRPr="004F6FE5">
        <w:rPr>
          <w:sz w:val="28"/>
          <w:szCs w:val="28"/>
        </w:rPr>
        <w:t>–</w:t>
      </w:r>
      <w:r w:rsidRPr="004F6FE5">
        <w:rPr>
          <w:color w:val="000000"/>
          <w:shd w:val="clear" w:color="auto" w:fill="FFFFFF"/>
        </w:rPr>
        <w:t xml:space="preserve"> URL: </w:t>
      </w:r>
      <w:hyperlink r:id="rId16" w:history="1">
        <w:r w:rsidRPr="004F6FE5">
          <w:rPr>
            <w:rStyle w:val="Hyperlink"/>
            <w:shd w:val="clear" w:color="auto" w:fill="FFFFFF"/>
          </w:rPr>
          <w:t>http://www.iprbookshop.ru/85207.html</w:t>
        </w:r>
      </w:hyperlink>
    </w:p>
    <w:p w:rsidR="00635EB2" w:rsidRDefault="00635EB2" w:rsidP="004F6FE5">
      <w:pPr>
        <w:pStyle w:val="ListParagraph"/>
        <w:numPr>
          <w:ilvl w:val="0"/>
          <w:numId w:val="13"/>
        </w:numPr>
        <w:shd w:val="clear" w:color="auto" w:fill="FFFFFF"/>
        <w:ind w:left="0" w:firstLine="0"/>
        <w:jc w:val="both"/>
      </w:pPr>
      <w:r>
        <w:t xml:space="preserve">Предпринимательство в России. Теория, проблемы, перспективы: коллективная монография / А. А. Абалакин, Т. В. Абалакина, Ю. В. Гнездова [и др.]; под редакцией Ю. А. Романова. </w:t>
      </w:r>
      <w:r w:rsidRPr="00F96CE4">
        <w:t>–</w:t>
      </w:r>
      <w:r>
        <w:t xml:space="preserve"> Москва: Научный консультант, Финансовый университет при Правительстве Российской Федерации, 2017. </w:t>
      </w:r>
      <w:r w:rsidRPr="004F6FE5">
        <w:rPr>
          <w:sz w:val="28"/>
          <w:szCs w:val="28"/>
        </w:rPr>
        <w:t>–</w:t>
      </w:r>
      <w:r>
        <w:t xml:space="preserve"> 262 c. </w:t>
      </w:r>
      <w:r w:rsidRPr="00F96CE4">
        <w:t>–</w:t>
      </w:r>
      <w:r>
        <w:t xml:space="preserve"> ISBN 978-5-9909861-5-2. </w:t>
      </w:r>
      <w:r w:rsidRPr="004F6FE5">
        <w:rPr>
          <w:sz w:val="28"/>
          <w:szCs w:val="28"/>
        </w:rPr>
        <w:t>–</w:t>
      </w:r>
      <w:r>
        <w:t xml:space="preserve"> Текст: электронный // Электронно-библиотечная система IPR BOOKS: [сайт]. </w:t>
      </w:r>
      <w:r w:rsidRPr="004F6FE5">
        <w:rPr>
          <w:sz w:val="28"/>
          <w:szCs w:val="28"/>
        </w:rPr>
        <w:t>–</w:t>
      </w:r>
      <w:r>
        <w:t xml:space="preserve"> URL: </w:t>
      </w:r>
      <w:hyperlink r:id="rId17" w:history="1">
        <w:r w:rsidRPr="009D3D3A">
          <w:rPr>
            <w:rStyle w:val="Hyperlink"/>
          </w:rPr>
          <w:t>https://www.iprbookshop.ru/75138.html</w:t>
        </w:r>
      </w:hyperlink>
    </w:p>
    <w:p w:rsidR="00635EB2" w:rsidRDefault="00635EB2" w:rsidP="004F6FE5">
      <w:pPr>
        <w:shd w:val="clear" w:color="auto" w:fill="FFFFFF"/>
        <w:jc w:val="both"/>
      </w:pPr>
      <w:r>
        <w:t xml:space="preserve">3. Предпринимательство: учебник для студентов вузов, обучающихся по экономическим специальностям, специальности «Коммерция (торговое дело)» / А. Н. Романов, В. Я. Горфинкель, Г. Б. Поляк [и др.]; под редакцией В. Я. Горфинкель, Г. Б. Поляк. </w:t>
      </w:r>
      <w:r w:rsidRPr="00F96CE4">
        <w:t>–</w:t>
      </w:r>
      <w:r>
        <w:t xml:space="preserve"> 5-е изд. </w:t>
      </w:r>
      <w:r w:rsidRPr="00F96CE4">
        <w:t>–</w:t>
      </w:r>
      <w:r>
        <w:t xml:space="preserve"> Москва: ЮНИТИ-ДАНА, 2017. </w:t>
      </w:r>
      <w:r w:rsidRPr="00F96CE4">
        <w:rPr>
          <w:sz w:val="28"/>
          <w:szCs w:val="28"/>
        </w:rPr>
        <w:t>–</w:t>
      </w:r>
      <w:r>
        <w:t xml:space="preserve"> 689 c. </w:t>
      </w:r>
      <w:r w:rsidRPr="00F96CE4">
        <w:rPr>
          <w:sz w:val="28"/>
          <w:szCs w:val="28"/>
        </w:rPr>
        <w:t>–</w:t>
      </w:r>
      <w:r>
        <w:t xml:space="preserve"> ISBN 978-5-238-01545-3.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8" w:history="1">
        <w:r w:rsidRPr="009D3D3A">
          <w:rPr>
            <w:rStyle w:val="Hyperlink"/>
          </w:rPr>
          <w:t>https://www.iprbookshop.ru/71222.html</w:t>
        </w:r>
      </w:hyperlink>
    </w:p>
    <w:p w:rsidR="00635EB2" w:rsidRDefault="00635EB2" w:rsidP="004F6FE5">
      <w:pPr>
        <w:shd w:val="clear" w:color="auto" w:fill="FFFFFF"/>
        <w:jc w:val="both"/>
      </w:pPr>
      <w:r>
        <w:t xml:space="preserve">4.Кузьмина, Е. Е. Инновационное предпринимательство: учебник / Е. Е. Кузьмина. </w:t>
      </w:r>
      <w:r w:rsidRPr="00F96CE4">
        <w:rPr>
          <w:sz w:val="28"/>
          <w:szCs w:val="28"/>
        </w:rPr>
        <w:t>–</w:t>
      </w:r>
      <w:r>
        <w:t xml:space="preserve"> Москва: Российская таможенная академия, 2017. </w:t>
      </w:r>
      <w:r w:rsidRPr="00F96CE4">
        <w:rPr>
          <w:sz w:val="28"/>
          <w:szCs w:val="28"/>
        </w:rPr>
        <w:t>–</w:t>
      </w:r>
      <w:r>
        <w:t xml:space="preserve"> 208 c. </w:t>
      </w:r>
      <w:r w:rsidRPr="00F96CE4">
        <w:rPr>
          <w:sz w:val="28"/>
          <w:szCs w:val="28"/>
        </w:rPr>
        <w:t>–</w:t>
      </w:r>
      <w:r>
        <w:t xml:space="preserve"> ISBN 978-5-9590-0978-6.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9" w:history="1">
        <w:r w:rsidRPr="009D3D3A">
          <w:rPr>
            <w:rStyle w:val="Hyperlink"/>
          </w:rPr>
          <w:t>https://www.iprbookshop.ru/84849.html</w:t>
        </w:r>
      </w:hyperlink>
    </w:p>
    <w:p w:rsidR="00635EB2" w:rsidRPr="00703AA4" w:rsidRDefault="00635EB2" w:rsidP="00445243">
      <w:pPr>
        <w:ind w:firstLine="709"/>
        <w:jc w:val="both"/>
        <w:rPr>
          <w:color w:val="000000"/>
          <w:shd w:val="clear" w:color="auto" w:fill="FFFFFF"/>
        </w:rPr>
      </w:pPr>
    </w:p>
    <w:p w:rsidR="00635EB2" w:rsidRPr="00BE57FE" w:rsidRDefault="00635EB2" w:rsidP="00445243">
      <w:pPr>
        <w:ind w:firstLine="360"/>
        <w:jc w:val="both"/>
        <w:rPr>
          <w:b/>
          <w:iCs/>
        </w:rPr>
      </w:pPr>
      <w:r w:rsidRPr="00BE57FE">
        <w:rPr>
          <w:b/>
          <w:iCs/>
        </w:rPr>
        <w:t>Дополнительная учебная литература:</w:t>
      </w:r>
    </w:p>
    <w:p w:rsidR="00635EB2" w:rsidRPr="004F6FE5" w:rsidRDefault="00635EB2" w:rsidP="004F6FE5">
      <w:pPr>
        <w:pStyle w:val="ListParagraph"/>
        <w:numPr>
          <w:ilvl w:val="0"/>
          <w:numId w:val="16"/>
        </w:numPr>
        <w:ind w:left="0" w:firstLine="0"/>
        <w:jc w:val="both"/>
        <w:rPr>
          <w:color w:val="000000"/>
          <w:shd w:val="clear" w:color="auto" w:fill="FFFFFF"/>
        </w:rPr>
      </w:pPr>
      <w:r>
        <w:t xml:space="preserve">Предпринимательство в индустрии гостеприимства: учебное пособие / Ю. В. Орел, С. С. Вайцеховская, Н. Н. Тельнова [и др.]. — Ставрополь: Ставропольский государственный аграрный университет, Секвойя, 2017. — 117 c. — ISBN 2227-8397. — Текст: электронный // Электронно-библиотечная система IPR BOOKS: [сайт]. — URL: </w:t>
      </w:r>
      <w:hyperlink r:id="rId20" w:history="1">
        <w:r w:rsidRPr="009D3D3A">
          <w:rPr>
            <w:rStyle w:val="Hyperlink"/>
          </w:rPr>
          <w:t>https://www.iprbookshop.ru/76049.html</w:t>
        </w:r>
      </w:hyperlink>
    </w:p>
    <w:p w:rsidR="00635EB2" w:rsidRPr="00F96CE4" w:rsidRDefault="00635EB2" w:rsidP="004F6FE5">
      <w:pPr>
        <w:pStyle w:val="ListParagraph"/>
        <w:shd w:val="clear" w:color="auto" w:fill="FFFFFF"/>
        <w:tabs>
          <w:tab w:val="left" w:pos="993"/>
        </w:tabs>
        <w:ind w:left="0"/>
        <w:jc w:val="both"/>
        <w:rPr>
          <w:color w:val="000000"/>
          <w:shd w:val="clear" w:color="auto" w:fill="FFFFFF"/>
        </w:rPr>
      </w:pPr>
      <w:r>
        <w:rPr>
          <w:color w:val="000000"/>
          <w:shd w:val="clear" w:color="auto" w:fill="FFFFFF"/>
        </w:rPr>
        <w:t xml:space="preserve">2. </w:t>
      </w:r>
      <w:r w:rsidRPr="00F96CE4">
        <w:rPr>
          <w:color w:val="000000"/>
          <w:shd w:val="clear" w:color="auto" w:fill="FFFFFF"/>
        </w:rPr>
        <w:t>Каратаева, О. Г. Организация п</w:t>
      </w:r>
      <w:r>
        <w:rPr>
          <w:color w:val="000000"/>
          <w:shd w:val="clear" w:color="auto" w:fill="FFFFFF"/>
        </w:rPr>
        <w:t>редпринимательской деятельности</w:t>
      </w:r>
      <w:r w:rsidRPr="00F96CE4">
        <w:rPr>
          <w:color w:val="000000"/>
          <w:shd w:val="clear" w:color="auto" w:fill="FFFFFF"/>
        </w:rPr>
        <w:t>: учебное пособие / О. Г. Каратаева, О. С. Гаврилова. — Саратов: Ай Пи Эр Медиа, 2018. — 111 c. — ISBN 978-5-4486-0152-1. — Текст : электронный // Электронно-библиотечная система IPR BOOKS : [сайт]. — URL: http://www.iprbookshop.ru/72807.html </w:t>
      </w:r>
    </w:p>
    <w:p w:rsidR="00635EB2" w:rsidRPr="00096247" w:rsidRDefault="00635EB2" w:rsidP="004F6FE5">
      <w:pPr>
        <w:pStyle w:val="ListParagraph"/>
        <w:shd w:val="clear" w:color="auto" w:fill="FFFFFF"/>
        <w:tabs>
          <w:tab w:val="left" w:pos="993"/>
        </w:tabs>
        <w:ind w:left="0"/>
        <w:jc w:val="both"/>
        <w:rPr>
          <w:color w:val="000000"/>
          <w:shd w:val="clear" w:color="auto" w:fill="FFFFFF"/>
        </w:rPr>
      </w:pPr>
      <w:r>
        <w:rPr>
          <w:color w:val="000000"/>
          <w:shd w:val="clear" w:color="auto" w:fill="FFFFFF"/>
        </w:rPr>
        <w:t xml:space="preserve">3. </w:t>
      </w:r>
      <w:r w:rsidRPr="00096247">
        <w:rPr>
          <w:color w:val="000000"/>
          <w:shd w:val="clear" w:color="auto" w:fill="FFFFFF"/>
        </w:rPr>
        <w:t>Моисеенко, Д. Д. Экономика предприятий (организаций): краткий курс лекций для студентов обучающиеся профилю: экономика предприятия и организаций, менеджмент / Д. Д. Моисеенко. — Симферополь: Университет экономики и управления, 2017. — 153 c. — ISBN 2227-8397. — Текст : электронный // Электронно-библиотечная система IPR BOOKS : [сайт]. — URL: http://www.iprbookshop.ru/83946.html </w:t>
      </w:r>
    </w:p>
    <w:p w:rsidR="00635EB2" w:rsidRPr="00096247" w:rsidRDefault="00635EB2" w:rsidP="004F6FE5">
      <w:pPr>
        <w:pStyle w:val="ListParagraph"/>
        <w:shd w:val="clear" w:color="auto" w:fill="FFFFFF"/>
        <w:tabs>
          <w:tab w:val="left" w:pos="993"/>
        </w:tabs>
        <w:ind w:left="0"/>
        <w:jc w:val="both"/>
        <w:rPr>
          <w:color w:val="000000"/>
          <w:shd w:val="clear" w:color="auto" w:fill="FFFFFF"/>
        </w:rPr>
      </w:pPr>
      <w:r>
        <w:rPr>
          <w:color w:val="000000"/>
          <w:shd w:val="clear" w:color="auto" w:fill="FFFFFF"/>
        </w:rPr>
        <w:t xml:space="preserve">4. </w:t>
      </w:r>
      <w:r w:rsidRPr="00096247">
        <w:rPr>
          <w:color w:val="000000"/>
          <w:shd w:val="clear" w:color="auto" w:fill="FFFFFF"/>
        </w:rPr>
        <w:t>Молоткова, Н. В. Управление предприятием в современной экономике: учебное пособие / Н. В. Молоткова, Д. Л. Хазанова. — Тамбов: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635EB2" w:rsidRDefault="00635EB2" w:rsidP="004F6FE5">
      <w:pPr>
        <w:pStyle w:val="ListParagraph"/>
        <w:shd w:val="clear" w:color="auto" w:fill="FFFFFF"/>
        <w:tabs>
          <w:tab w:val="left" w:pos="993"/>
        </w:tabs>
        <w:ind w:left="0"/>
        <w:jc w:val="both"/>
        <w:rPr>
          <w:color w:val="000000"/>
          <w:shd w:val="clear" w:color="auto" w:fill="FFFFFF"/>
        </w:rPr>
      </w:pPr>
      <w:r>
        <w:rPr>
          <w:color w:val="000000"/>
          <w:shd w:val="clear" w:color="auto" w:fill="FFFFFF"/>
        </w:rPr>
        <w:t xml:space="preserve">5. </w:t>
      </w:r>
      <w:r w:rsidRPr="00F24CC8">
        <w:rPr>
          <w:color w:val="000000"/>
          <w:shd w:val="clear" w:color="auto" w:fill="FFFFFF"/>
        </w:rPr>
        <w:t>Сафонова, Л. А. Экономика предприятия: учебное пособие / Л. А. Сафонова, Т. М. Левченко. — Новосибирск : Сибирский государственный университет телекоммуникаций и информатики, 2019. — 190 c. — ISBN 2227-8397. — Текст: электронный // Электронно-библиотечная система IPR BOOKS : [сайт]. — URL: http://www.iprbookshop.ru/90605.html</w:t>
      </w:r>
      <w:r w:rsidRPr="00096247">
        <w:rPr>
          <w:color w:val="000000"/>
          <w:shd w:val="clear" w:color="auto" w:fill="FFFFFF"/>
        </w:rPr>
        <w:t> </w:t>
      </w:r>
    </w:p>
    <w:p w:rsidR="00635EB2" w:rsidRPr="00F24CC8" w:rsidRDefault="00635EB2" w:rsidP="004F6FE5">
      <w:pPr>
        <w:shd w:val="clear" w:color="auto" w:fill="FFFFFF"/>
        <w:jc w:val="both"/>
        <w:rPr>
          <w:color w:val="000000"/>
        </w:rPr>
      </w:pPr>
      <w:r>
        <w:rPr>
          <w:color w:val="000000"/>
          <w:shd w:val="clear" w:color="auto" w:fill="FFFFFF"/>
        </w:rPr>
        <w:t xml:space="preserve">6. </w:t>
      </w:r>
      <w:r w:rsidRPr="00CC36FC">
        <w:rPr>
          <w:color w:val="000000"/>
          <w:shd w:val="clear" w:color="auto" w:fill="FFFFFF"/>
        </w:rPr>
        <w:t xml:space="preserve">Баскакова, О. В. Экономика предприятия (организации): учебник / О. В. Баскакова, Л. Ф. </w:t>
      </w:r>
      <w:r w:rsidRPr="00F24CC8">
        <w:rPr>
          <w:color w:val="000000"/>
          <w:shd w:val="clear" w:color="auto" w:fill="FFFFFF"/>
        </w:rPr>
        <w:t>Сейко. — Москва: Дашков и К, 2018. — 370 c. — ISBN 978-5-394-01688-2. — Текст : электронный // Электронно-библиотечная система IPR BOOKS : [сайт]. — URL: http://www.iprbookshop.ru/85603.html</w:t>
      </w:r>
    </w:p>
    <w:p w:rsidR="00635EB2" w:rsidRPr="00F24CC8" w:rsidRDefault="00635EB2" w:rsidP="004F6FE5">
      <w:pPr>
        <w:pStyle w:val="ListParagraph"/>
        <w:ind w:left="0"/>
        <w:jc w:val="both"/>
        <w:rPr>
          <w:color w:val="000000"/>
          <w:shd w:val="clear" w:color="auto" w:fill="FFFFFF"/>
        </w:rPr>
      </w:pPr>
      <w:r>
        <w:rPr>
          <w:color w:val="000000"/>
          <w:shd w:val="clear" w:color="auto" w:fill="FFFFFF"/>
        </w:rPr>
        <w:t xml:space="preserve">7. </w:t>
      </w:r>
      <w:r w:rsidRPr="00F24CC8">
        <w:rPr>
          <w:color w:val="000000"/>
          <w:shd w:val="clear" w:color="auto" w:fill="FFFFFF"/>
        </w:rPr>
        <w:t xml:space="preserve">Экономика предприятия: теория и практика: учебное пособие / А. Е. Кисова, А. А. Шпиганович, К. В. Барсукова,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635EB2" w:rsidRPr="004F6FE5" w:rsidRDefault="00635EB2" w:rsidP="004F6FE5">
      <w:pPr>
        <w:pStyle w:val="ListParagraph"/>
        <w:ind w:left="0"/>
        <w:jc w:val="both"/>
        <w:rPr>
          <w:rStyle w:val="Hyperlink"/>
          <w:color w:val="000000"/>
          <w:u w:val="none"/>
          <w:shd w:val="clear" w:color="auto" w:fill="FFFFFF"/>
        </w:rPr>
      </w:pPr>
      <w:r>
        <w:rPr>
          <w:color w:val="000000"/>
          <w:shd w:val="clear" w:color="auto" w:fill="FFFFFF"/>
        </w:rPr>
        <w:t xml:space="preserve">8. </w:t>
      </w:r>
      <w:r w:rsidRPr="00F24CC8">
        <w:rPr>
          <w:color w:val="000000"/>
          <w:shd w:val="clear" w:color="auto" w:fill="FFFFFF"/>
        </w:rPr>
        <w:t xml:space="preserve">Алексейчева, Е. Ю. Экономика организации (предприятия): учебник для бакалавров / Е. Ю. Алексейчева, М. Д. Магомедов, И. Б. Костин. — 3-е изд. — Москва : Дашков и К, 2019. — 291 c. — ISBN 978-5-394-03287-5. — Текст : электронный // Электронно-библиотечная система IPR BOOKS : [сайт]. — URL: </w:t>
      </w:r>
      <w:hyperlink r:id="rId21" w:history="1">
        <w:r w:rsidRPr="00F24CC8">
          <w:rPr>
            <w:rStyle w:val="Hyperlink"/>
            <w:shd w:val="clear" w:color="auto" w:fill="FFFFFF"/>
          </w:rPr>
          <w:t>http://www.iprbookshop.ru/85675.html</w:t>
        </w:r>
      </w:hyperlink>
    </w:p>
    <w:p w:rsidR="00635EB2" w:rsidRDefault="00635EB2" w:rsidP="004F6FE5">
      <w:pPr>
        <w:pStyle w:val="ListParagraph"/>
        <w:shd w:val="clear" w:color="auto" w:fill="FFFFFF"/>
        <w:tabs>
          <w:tab w:val="left" w:pos="993"/>
        </w:tabs>
        <w:ind w:left="0"/>
        <w:jc w:val="both"/>
        <w:rPr>
          <w:rFonts w:ascii="Calibri" w:hAnsi="Calibri" w:cs="Helvetica"/>
          <w:color w:val="000000"/>
          <w:sz w:val="21"/>
          <w:szCs w:val="21"/>
          <w:shd w:val="clear" w:color="auto" w:fill="FFFFFF"/>
        </w:rPr>
      </w:pPr>
    </w:p>
    <w:p w:rsidR="00635EB2" w:rsidRPr="00096247" w:rsidRDefault="00635EB2" w:rsidP="00F96CE4">
      <w:pPr>
        <w:pStyle w:val="ListParagraph"/>
        <w:shd w:val="clear" w:color="auto" w:fill="FFFFFF"/>
        <w:tabs>
          <w:tab w:val="left" w:pos="993"/>
        </w:tabs>
        <w:ind w:left="709"/>
        <w:jc w:val="both"/>
        <w:rPr>
          <w:color w:val="000000"/>
          <w:shd w:val="clear" w:color="auto" w:fill="FFFFFF"/>
        </w:rPr>
      </w:pPr>
    </w:p>
    <w:p w:rsidR="00635EB2" w:rsidRPr="00DC11F5" w:rsidRDefault="00635EB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35EB2" w:rsidRPr="00853C41" w:rsidRDefault="00635EB2" w:rsidP="00853C41">
      <w:pPr>
        <w:numPr>
          <w:ilvl w:val="0"/>
          <w:numId w:val="12"/>
        </w:numPr>
        <w:shd w:val="clear" w:color="auto" w:fill="FFFFFF"/>
        <w:ind w:left="0" w:firstLine="709"/>
        <w:jc w:val="both"/>
      </w:pPr>
      <w:hyperlink r:id="rId22" w:tgtFrame="_blank" w:history="1">
        <w:r w:rsidRPr="00853C41">
          <w:rPr>
            <w:rStyle w:val="Hyperlink"/>
            <w:color w:val="auto"/>
            <w:u w:val="none"/>
          </w:rPr>
          <w:t xml:space="preserve">Экономическое развитие России . </w:t>
        </w:r>
      </w:hyperlink>
      <w:r w:rsidRPr="00853C41">
        <w:t xml:space="preserve">. </w:t>
      </w:r>
      <w:r w:rsidRPr="00853C41">
        <w:rPr>
          <w:color w:val="000000"/>
        </w:rPr>
        <w:t xml:space="preserve">ISSN: </w:t>
      </w:r>
      <w:r w:rsidRPr="00853C41">
        <w:rPr>
          <w:color w:val="000000"/>
          <w:shd w:val="clear" w:color="auto" w:fill="FFFFFF"/>
        </w:rPr>
        <w:t>2306-5001</w:t>
      </w:r>
    </w:p>
    <w:p w:rsidR="00635EB2" w:rsidRPr="00853C41" w:rsidRDefault="00635EB2" w:rsidP="00853C41">
      <w:pPr>
        <w:numPr>
          <w:ilvl w:val="0"/>
          <w:numId w:val="12"/>
        </w:numPr>
        <w:shd w:val="clear" w:color="auto" w:fill="FFFFFF"/>
        <w:ind w:left="0" w:firstLine="709"/>
        <w:jc w:val="both"/>
      </w:pPr>
      <w:hyperlink r:id="rId23" w:tgtFrame="_blank" w:history="1">
        <w:r w:rsidRPr="00853C41">
          <w:rPr>
            <w:rStyle w:val="Hyperlink"/>
            <w:color w:val="auto"/>
            <w:u w:val="none"/>
          </w:rPr>
          <w:t xml:space="preserve">Вестник Экономикаи , права и социологии. </w:t>
        </w:r>
      </w:hyperlink>
      <w:r w:rsidRPr="00853C41">
        <w:rPr>
          <w:color w:val="000000"/>
        </w:rPr>
        <w:t xml:space="preserve">ISSN: </w:t>
      </w:r>
      <w:r w:rsidRPr="00853C41">
        <w:rPr>
          <w:color w:val="000000"/>
          <w:shd w:val="clear" w:color="auto" w:fill="FFFFFF"/>
        </w:rPr>
        <w:t>1998-5533</w:t>
      </w:r>
    </w:p>
    <w:p w:rsidR="00635EB2" w:rsidRPr="00853C41" w:rsidRDefault="00635EB2"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35EB2" w:rsidRPr="00853C41" w:rsidRDefault="00635EB2" w:rsidP="00853C41">
      <w:pPr>
        <w:shd w:val="clear" w:color="auto" w:fill="FFFFFF"/>
        <w:ind w:left="709"/>
        <w:jc w:val="both"/>
      </w:pPr>
    </w:p>
    <w:p w:rsidR="00635EB2" w:rsidRPr="00DC11F5" w:rsidRDefault="00635EB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35EB2" w:rsidRDefault="00635EB2" w:rsidP="003F18DB">
      <w:pPr>
        <w:widowControl w:val="0"/>
        <w:autoSpaceDE w:val="0"/>
        <w:autoSpaceDN w:val="0"/>
        <w:adjustRightInd w:val="0"/>
        <w:jc w:val="both"/>
        <w:rPr>
          <w:shd w:val="clear" w:color="auto" w:fill="FFFFFF"/>
        </w:rPr>
      </w:pPr>
      <w:hyperlink r:id="rId24"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635EB2" w:rsidRPr="001E1177" w:rsidRDefault="00635EB2" w:rsidP="001E1177">
      <w:pPr>
        <w:widowControl w:val="0"/>
        <w:tabs>
          <w:tab w:val="left" w:pos="851"/>
        </w:tabs>
        <w:jc w:val="both"/>
        <w:rPr>
          <w:lang w:val="uk-UA"/>
        </w:rPr>
      </w:pPr>
      <w:hyperlink r:id="rId25" w:history="1">
        <w:r w:rsidRPr="001E1177">
          <w:rPr>
            <w:lang w:val="uk-UA"/>
          </w:rPr>
          <w:t>www.cia.gov/cia/publications/factbook</w:t>
        </w:r>
      </w:hyperlink>
      <w:r w:rsidRPr="001E1177">
        <w:rPr>
          <w:lang w:val="uk-UA"/>
        </w:rPr>
        <w:t xml:space="preserve"> – справочник ЦРУ «Книга фактов».</w:t>
      </w:r>
    </w:p>
    <w:p w:rsidR="00635EB2" w:rsidRPr="001E1177" w:rsidRDefault="00635EB2" w:rsidP="001E1177">
      <w:pPr>
        <w:widowControl w:val="0"/>
        <w:tabs>
          <w:tab w:val="left" w:pos="851"/>
        </w:tabs>
        <w:jc w:val="both"/>
        <w:rPr>
          <w:lang w:val="uk-UA"/>
        </w:rPr>
      </w:pPr>
      <w:r w:rsidRPr="001E1177">
        <w:rPr>
          <w:lang w:val="uk-UA"/>
        </w:rPr>
        <w:t>www.europa.eu.int – официальный сайт ЕвропейскогоСоюза.</w:t>
      </w:r>
    </w:p>
    <w:p w:rsidR="00635EB2" w:rsidRPr="001E1177" w:rsidRDefault="00635EB2"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635EB2" w:rsidRPr="001E1177" w:rsidRDefault="00635EB2" w:rsidP="001E1177">
      <w:pPr>
        <w:widowControl w:val="0"/>
        <w:tabs>
          <w:tab w:val="left" w:pos="851"/>
        </w:tabs>
        <w:jc w:val="both"/>
        <w:rPr>
          <w:lang w:val="uk-UA"/>
        </w:rPr>
      </w:pPr>
      <w:r w:rsidRPr="001E1177">
        <w:rPr>
          <w:lang w:val="uk-UA"/>
        </w:rPr>
        <w:t>www.un.org – официальный сайт ООН</w:t>
      </w:r>
    </w:p>
    <w:p w:rsidR="00635EB2" w:rsidRPr="001E1177" w:rsidRDefault="00635EB2"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635EB2" w:rsidRPr="001E1177" w:rsidRDefault="00635EB2"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635EB2" w:rsidRPr="001E1177" w:rsidRDefault="00635EB2"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635EB2" w:rsidRPr="00DC11F5" w:rsidRDefault="00635EB2" w:rsidP="00D00133">
      <w:pPr>
        <w:autoSpaceDE w:val="0"/>
        <w:autoSpaceDN w:val="0"/>
        <w:adjustRightInd w:val="0"/>
        <w:ind w:left="720"/>
        <w:rPr>
          <w:b/>
          <w:bCs/>
          <w:i/>
          <w:iCs/>
        </w:rPr>
      </w:pPr>
    </w:p>
    <w:p w:rsidR="00635EB2" w:rsidRPr="00DC11F5" w:rsidRDefault="00635EB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35EB2" w:rsidRPr="00DC11F5" w:rsidRDefault="00635EB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35EB2" w:rsidRPr="00DC11F5" w:rsidRDefault="00635EB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35EB2" w:rsidRPr="00DC11F5" w:rsidRDefault="00635EB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35EB2" w:rsidRPr="00DC11F5" w:rsidRDefault="00635EB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35EB2" w:rsidRPr="00DC11F5" w:rsidRDefault="00635EB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35EB2" w:rsidRPr="00DC11F5" w:rsidRDefault="00635EB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35EB2" w:rsidRPr="00DC11F5" w:rsidRDefault="00635EB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35EB2" w:rsidRPr="00DC11F5" w:rsidRDefault="00635EB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35EB2" w:rsidRPr="00DC11F5" w:rsidRDefault="00635EB2" w:rsidP="00D00133">
      <w:pPr>
        <w:autoSpaceDE w:val="0"/>
        <w:autoSpaceDN w:val="0"/>
        <w:adjustRightInd w:val="0"/>
        <w:jc w:val="both"/>
      </w:pPr>
    </w:p>
    <w:p w:rsidR="00635EB2" w:rsidRPr="00DC11F5" w:rsidRDefault="00635EB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35EB2" w:rsidRPr="00DC11F5" w:rsidRDefault="00635EB2" w:rsidP="00292248">
      <w:pPr>
        <w:autoSpaceDE w:val="0"/>
        <w:autoSpaceDN w:val="0"/>
        <w:adjustRightInd w:val="0"/>
        <w:jc w:val="both"/>
        <w:rPr>
          <w:b/>
          <w:bCs/>
          <w:i/>
          <w:iCs/>
        </w:rPr>
      </w:pPr>
    </w:p>
    <w:p w:rsidR="00635EB2" w:rsidRPr="005029DF" w:rsidRDefault="00635EB2" w:rsidP="00292248">
      <w:pPr>
        <w:autoSpaceDE w:val="0"/>
        <w:autoSpaceDN w:val="0"/>
        <w:adjustRightInd w:val="0"/>
        <w:jc w:val="both"/>
        <w:rPr>
          <w:b/>
          <w:bCs/>
          <w:i/>
          <w:iCs/>
        </w:rPr>
      </w:pPr>
      <w:r w:rsidRPr="005029DF">
        <w:t>1.</w:t>
      </w:r>
      <w:r w:rsidRPr="00DC11F5">
        <w:t>Операционнаясистема</w:t>
      </w:r>
      <w:r w:rsidRPr="005029DF">
        <w:t xml:space="preserve"> </w:t>
      </w:r>
      <w:r w:rsidRPr="00DC11F5">
        <w:rPr>
          <w:lang w:val="en-US"/>
        </w:rPr>
        <w:t>Microsoft</w:t>
      </w:r>
      <w:r w:rsidRPr="005029DF">
        <w:t xml:space="preserve"> </w:t>
      </w:r>
      <w:r w:rsidRPr="00DC11F5">
        <w:rPr>
          <w:lang w:val="en-US"/>
        </w:rPr>
        <w:t>Windows</w:t>
      </w:r>
    </w:p>
    <w:p w:rsidR="00635EB2" w:rsidRPr="005029DF" w:rsidRDefault="00635EB2" w:rsidP="00292248">
      <w:pPr>
        <w:autoSpaceDE w:val="0"/>
        <w:autoSpaceDN w:val="0"/>
        <w:adjustRightInd w:val="0"/>
        <w:jc w:val="both"/>
      </w:pPr>
      <w:r w:rsidRPr="005029DF">
        <w:t>2.</w:t>
      </w:r>
      <w:r w:rsidRPr="00DC11F5">
        <w:rPr>
          <w:lang w:val="en-US"/>
        </w:rPr>
        <w:t>Microsoft</w:t>
      </w:r>
      <w:r w:rsidRPr="005029DF">
        <w:t xml:space="preserve"> </w:t>
      </w:r>
      <w:r w:rsidRPr="00DC11F5">
        <w:rPr>
          <w:lang w:val="en-US"/>
        </w:rPr>
        <w:t>Office</w:t>
      </w:r>
      <w:r w:rsidRPr="005029DF">
        <w:t xml:space="preserve"> 2010-2016</w:t>
      </w:r>
    </w:p>
    <w:p w:rsidR="00635EB2" w:rsidRPr="005029DF" w:rsidRDefault="00635EB2" w:rsidP="00292248">
      <w:pPr>
        <w:autoSpaceDE w:val="0"/>
        <w:autoSpaceDN w:val="0"/>
        <w:adjustRightInd w:val="0"/>
        <w:jc w:val="both"/>
      </w:pPr>
      <w:r w:rsidRPr="005029DF">
        <w:t>3.</w:t>
      </w:r>
      <w:r w:rsidRPr="00DC11F5">
        <w:t>Антивирус</w:t>
      </w:r>
      <w:r w:rsidRPr="005029DF">
        <w:t xml:space="preserve"> </w:t>
      </w:r>
      <w:r w:rsidRPr="00DC11F5">
        <w:rPr>
          <w:lang w:val="en-US"/>
        </w:rPr>
        <w:t>Kaspersky</w:t>
      </w:r>
      <w:r w:rsidRPr="005029DF">
        <w:t xml:space="preserve"> </w:t>
      </w:r>
      <w:r w:rsidRPr="00DC11F5">
        <w:rPr>
          <w:lang w:val="en-US"/>
        </w:rPr>
        <w:t>Endpoint</w:t>
      </w:r>
      <w:r w:rsidRPr="005029DF">
        <w:t xml:space="preserve"> </w:t>
      </w:r>
      <w:r w:rsidRPr="00DC11F5">
        <w:rPr>
          <w:lang w:val="en-US"/>
        </w:rPr>
        <w:t>Security</w:t>
      </w:r>
    </w:p>
    <w:p w:rsidR="00635EB2" w:rsidRPr="00B43431" w:rsidRDefault="00635EB2" w:rsidP="00292248">
      <w:pPr>
        <w:autoSpaceDE w:val="0"/>
        <w:autoSpaceDN w:val="0"/>
        <w:adjustRightInd w:val="0"/>
        <w:jc w:val="both"/>
      </w:pPr>
      <w:r w:rsidRPr="00B43431">
        <w:t>4.</w:t>
      </w:r>
      <w:r w:rsidRPr="00DC11F5">
        <w:t>Программадляработыс</w:t>
      </w:r>
      <w:r w:rsidRPr="00DC11F5">
        <w:rPr>
          <w:lang w:val="en-US"/>
        </w:rPr>
        <w:t>pdf</w:t>
      </w:r>
      <w:r w:rsidRPr="00DC11F5">
        <w:t>файлами</w:t>
      </w:r>
      <w:r w:rsidRPr="00DC11F5">
        <w:rPr>
          <w:lang w:val="en-US"/>
        </w:rPr>
        <w:t>AdobeReader</w:t>
      </w:r>
    </w:p>
    <w:p w:rsidR="00635EB2" w:rsidRPr="00B43431" w:rsidRDefault="00635EB2" w:rsidP="00292248">
      <w:pPr>
        <w:autoSpaceDE w:val="0"/>
        <w:autoSpaceDN w:val="0"/>
        <w:adjustRightInd w:val="0"/>
        <w:jc w:val="both"/>
      </w:pPr>
      <w:r w:rsidRPr="00B43431">
        <w:t>5.</w:t>
      </w:r>
      <w:r w:rsidRPr="00DC11F5">
        <w:t>Архиватор</w:t>
      </w:r>
      <w:r w:rsidRPr="00B43431">
        <w:t xml:space="preserve"> 7-</w:t>
      </w:r>
      <w:r w:rsidRPr="00DC11F5">
        <w:rPr>
          <w:lang w:val="en-US"/>
        </w:rPr>
        <w:t>zip</w:t>
      </w:r>
    </w:p>
    <w:p w:rsidR="00635EB2" w:rsidRPr="00DC11F5" w:rsidRDefault="00635EB2" w:rsidP="00292248">
      <w:pPr>
        <w:autoSpaceDE w:val="0"/>
        <w:autoSpaceDN w:val="0"/>
        <w:adjustRightInd w:val="0"/>
        <w:jc w:val="both"/>
      </w:pPr>
      <w:r w:rsidRPr="00DC11F5">
        <w:t>6.Справочно-правовая система КонсультантПлюс</w:t>
      </w:r>
    </w:p>
    <w:p w:rsidR="00635EB2" w:rsidRPr="00DC11F5" w:rsidRDefault="00635EB2" w:rsidP="00292248">
      <w:pPr>
        <w:autoSpaceDE w:val="0"/>
        <w:autoSpaceDN w:val="0"/>
        <w:adjustRightInd w:val="0"/>
        <w:jc w:val="both"/>
        <w:rPr>
          <w:b/>
          <w:bCs/>
          <w:i/>
          <w:iCs/>
        </w:rPr>
      </w:pPr>
      <w:r w:rsidRPr="00DC11F5">
        <w:t>7.Справочно-правовая система Гарант</w:t>
      </w:r>
    </w:p>
    <w:p w:rsidR="00635EB2" w:rsidRDefault="00635EB2" w:rsidP="001258D3">
      <w:pPr>
        <w:autoSpaceDE w:val="0"/>
        <w:autoSpaceDN w:val="0"/>
        <w:adjustRightInd w:val="0"/>
        <w:ind w:left="360"/>
        <w:jc w:val="both"/>
        <w:rPr>
          <w:b/>
          <w:bCs/>
          <w:i/>
          <w:iCs/>
        </w:rPr>
      </w:pPr>
    </w:p>
    <w:p w:rsidR="00635EB2" w:rsidRPr="00DC11F5" w:rsidRDefault="00635EB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35EB2" w:rsidRPr="00DC11F5" w:rsidRDefault="00635EB2" w:rsidP="00292248">
      <w:pPr>
        <w:ind w:left="720"/>
        <w:contextualSpacing/>
        <w:jc w:val="both"/>
      </w:pPr>
      <w:r w:rsidRPr="00DC11F5">
        <w:t>1.Проектор, ноутбук</w:t>
      </w:r>
    </w:p>
    <w:p w:rsidR="00635EB2" w:rsidRPr="00DC11F5" w:rsidRDefault="00635EB2" w:rsidP="00292248">
      <w:pPr>
        <w:ind w:left="720"/>
        <w:contextualSpacing/>
        <w:jc w:val="both"/>
      </w:pPr>
      <w:r w:rsidRPr="00DC11F5">
        <w:t xml:space="preserve">2.Проекционный экран </w:t>
      </w:r>
    </w:p>
    <w:p w:rsidR="00635EB2" w:rsidRPr="00DC11F5" w:rsidRDefault="00635EB2" w:rsidP="00292248">
      <w:pPr>
        <w:ind w:left="720"/>
        <w:contextualSpacing/>
        <w:jc w:val="both"/>
      </w:pPr>
      <w:r w:rsidRPr="00DC11F5">
        <w:t>3.Колонки</w:t>
      </w:r>
    </w:p>
    <w:p w:rsidR="00635EB2" w:rsidRPr="00DC11F5" w:rsidRDefault="00635EB2" w:rsidP="00292248">
      <w:pPr>
        <w:autoSpaceDE w:val="0"/>
        <w:autoSpaceDN w:val="0"/>
        <w:adjustRightInd w:val="0"/>
      </w:pPr>
    </w:p>
    <w:p w:rsidR="00635EB2" w:rsidRPr="00DC11F5" w:rsidRDefault="00635EB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35EB2" w:rsidRPr="00DC11F5" w:rsidRDefault="00635EB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35EB2" w:rsidRPr="00DC11F5" w:rsidRDefault="00635EB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35EB2" w:rsidRPr="00DC11F5" w:rsidRDefault="00635EB2" w:rsidP="00034A75">
      <w:pPr>
        <w:tabs>
          <w:tab w:val="center" w:pos="4536"/>
          <w:tab w:val="right" w:pos="9072"/>
        </w:tabs>
        <w:ind w:firstLine="709"/>
        <w:jc w:val="both"/>
      </w:pPr>
    </w:p>
    <w:p w:rsidR="00635EB2" w:rsidRPr="00DC11F5" w:rsidRDefault="00635EB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35EB2" w:rsidRPr="00DC11F5" w:rsidRDefault="00635EB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35EB2" w:rsidRPr="00DC11F5" w:rsidRDefault="00635EB2" w:rsidP="00D00133">
      <w:pPr>
        <w:tabs>
          <w:tab w:val="center" w:pos="4536"/>
          <w:tab w:val="right" w:pos="9072"/>
        </w:tabs>
        <w:autoSpaceDE w:val="0"/>
        <w:autoSpaceDN w:val="0"/>
        <w:adjustRightInd w:val="0"/>
      </w:pPr>
      <w:r w:rsidRPr="00DC11F5">
        <w:t>- практические занятия;</w:t>
      </w:r>
    </w:p>
    <w:p w:rsidR="00635EB2" w:rsidRPr="00DC11F5" w:rsidRDefault="00635EB2" w:rsidP="00D00133">
      <w:pPr>
        <w:tabs>
          <w:tab w:val="center" w:pos="4536"/>
          <w:tab w:val="right" w:pos="9072"/>
        </w:tabs>
        <w:autoSpaceDE w:val="0"/>
        <w:autoSpaceDN w:val="0"/>
        <w:adjustRightInd w:val="0"/>
      </w:pPr>
      <w:r w:rsidRPr="00DC11F5">
        <w:t>- контрольные опросы;</w:t>
      </w:r>
    </w:p>
    <w:p w:rsidR="00635EB2" w:rsidRPr="00DC11F5" w:rsidRDefault="00635EB2" w:rsidP="00D00133">
      <w:pPr>
        <w:tabs>
          <w:tab w:val="center" w:pos="4536"/>
          <w:tab w:val="right" w:pos="9072"/>
        </w:tabs>
        <w:autoSpaceDE w:val="0"/>
        <w:autoSpaceDN w:val="0"/>
        <w:adjustRightInd w:val="0"/>
      </w:pPr>
      <w:r w:rsidRPr="00DC11F5">
        <w:t>- консультации;</w:t>
      </w:r>
    </w:p>
    <w:p w:rsidR="00635EB2" w:rsidRPr="00DC11F5" w:rsidRDefault="00635EB2" w:rsidP="00D00133">
      <w:pPr>
        <w:tabs>
          <w:tab w:val="center" w:pos="4536"/>
          <w:tab w:val="right" w:pos="9072"/>
        </w:tabs>
        <w:autoSpaceDE w:val="0"/>
        <w:autoSpaceDN w:val="0"/>
        <w:adjustRightInd w:val="0"/>
      </w:pPr>
      <w:r w:rsidRPr="00DC11F5">
        <w:t>- самостоятельная работа с учебной литературой;</w:t>
      </w:r>
    </w:p>
    <w:p w:rsidR="00635EB2" w:rsidRPr="003F4282" w:rsidRDefault="00635EB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35EB2" w:rsidRPr="00DC11F5" w:rsidRDefault="00635EB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35EB2" w:rsidRDefault="00635EB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35EB2" w:rsidRDefault="00635EB2" w:rsidP="00D00133">
      <w:pPr>
        <w:tabs>
          <w:tab w:val="center" w:pos="4536"/>
          <w:tab w:val="right" w:pos="9072"/>
        </w:tabs>
        <w:autoSpaceDE w:val="0"/>
        <w:autoSpaceDN w:val="0"/>
        <w:adjustRightInd w:val="0"/>
        <w:rPr>
          <w:i/>
          <w:iCs/>
        </w:rPr>
      </w:pPr>
      <w:r w:rsidRPr="00DC11F5">
        <w:rPr>
          <w:i/>
          <w:iCs/>
        </w:rPr>
        <w:t>- - сообщения с анализом;</w:t>
      </w:r>
    </w:p>
    <w:p w:rsidR="00635EB2" w:rsidRPr="00DC11F5" w:rsidRDefault="00635EB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635EB2" w:rsidRDefault="00635EB2" w:rsidP="00853C41">
      <w:pPr>
        <w:tabs>
          <w:tab w:val="center" w:pos="4536"/>
          <w:tab w:val="right" w:pos="9072"/>
        </w:tabs>
        <w:autoSpaceDE w:val="0"/>
        <w:autoSpaceDN w:val="0"/>
        <w:adjustRightInd w:val="0"/>
        <w:jc w:val="both"/>
      </w:pPr>
      <w:r w:rsidRPr="00C8171F">
        <w:rPr>
          <w:i/>
          <w:iCs/>
        </w:rPr>
        <w:t>-</w:t>
      </w:r>
      <w:r>
        <w:br w:type="page"/>
      </w:r>
    </w:p>
    <w:p w:rsidR="00635EB2" w:rsidRPr="00DC11F5" w:rsidRDefault="00635EB2" w:rsidP="00FC3B95">
      <w:pPr>
        <w:autoSpaceDE w:val="0"/>
        <w:autoSpaceDN w:val="0"/>
        <w:adjustRightInd w:val="0"/>
        <w:jc w:val="right"/>
      </w:pPr>
      <w:r w:rsidRPr="00DC11F5">
        <w:t xml:space="preserve">Приложение </w:t>
      </w:r>
    </w:p>
    <w:p w:rsidR="00635EB2" w:rsidRPr="00DC11F5" w:rsidRDefault="00635EB2" w:rsidP="00FC3B95">
      <w:pPr>
        <w:autoSpaceDE w:val="0"/>
        <w:autoSpaceDN w:val="0"/>
        <w:adjustRightInd w:val="0"/>
        <w:jc w:val="right"/>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pPr>
    </w:p>
    <w:p w:rsidR="00635EB2" w:rsidRPr="00DC11F5" w:rsidRDefault="00635EB2" w:rsidP="00FC3B95">
      <w:pPr>
        <w:autoSpaceDE w:val="0"/>
        <w:autoSpaceDN w:val="0"/>
        <w:adjustRightInd w:val="0"/>
        <w:jc w:val="right"/>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3A228C" w:rsidRDefault="00635EB2" w:rsidP="00FC3B95">
      <w:pPr>
        <w:autoSpaceDE w:val="0"/>
        <w:autoSpaceDN w:val="0"/>
        <w:adjustRightInd w:val="0"/>
        <w:jc w:val="center"/>
      </w:pPr>
    </w:p>
    <w:p w:rsidR="00635EB2" w:rsidRPr="003A228C" w:rsidRDefault="00635EB2" w:rsidP="00FC3B95">
      <w:pPr>
        <w:autoSpaceDE w:val="0"/>
        <w:autoSpaceDN w:val="0"/>
        <w:adjustRightInd w:val="0"/>
        <w:jc w:val="center"/>
        <w:rPr>
          <w:b/>
          <w:bCs/>
        </w:rPr>
      </w:pPr>
      <w:r w:rsidRPr="003A228C">
        <w:rPr>
          <w:b/>
          <w:bCs/>
        </w:rPr>
        <w:t xml:space="preserve">ФОНД ОЦЕНОЧНЫХ СРЕДСТВ </w:t>
      </w:r>
    </w:p>
    <w:p w:rsidR="00635EB2" w:rsidRPr="003A228C" w:rsidRDefault="00635EB2" w:rsidP="00FC3B95">
      <w:pPr>
        <w:autoSpaceDE w:val="0"/>
        <w:autoSpaceDN w:val="0"/>
        <w:adjustRightInd w:val="0"/>
        <w:jc w:val="center"/>
        <w:rPr>
          <w:b/>
          <w:bCs/>
        </w:rPr>
      </w:pPr>
      <w:r w:rsidRPr="003A228C">
        <w:rPr>
          <w:b/>
          <w:bCs/>
        </w:rPr>
        <w:t>ДЛЯ ПРОВЕДЕНИЯ ПРОМЕЖУТОЧНОЙ АТТЕСТАЦИИ</w:t>
      </w:r>
    </w:p>
    <w:p w:rsidR="00635EB2" w:rsidRPr="003A228C" w:rsidRDefault="00635EB2" w:rsidP="00FC3B95">
      <w:pPr>
        <w:autoSpaceDE w:val="0"/>
        <w:autoSpaceDN w:val="0"/>
        <w:adjustRightInd w:val="0"/>
        <w:jc w:val="center"/>
        <w:rPr>
          <w:b/>
          <w:bCs/>
        </w:rPr>
      </w:pPr>
      <w:r w:rsidRPr="003A228C">
        <w:rPr>
          <w:b/>
          <w:bCs/>
        </w:rPr>
        <w:t>ПО ДИСЦИПЛИНЕ</w:t>
      </w:r>
    </w:p>
    <w:p w:rsidR="00635EB2" w:rsidRPr="003A228C" w:rsidRDefault="00635EB2" w:rsidP="00FC3B95">
      <w:pPr>
        <w:autoSpaceDE w:val="0"/>
        <w:autoSpaceDN w:val="0"/>
        <w:adjustRightInd w:val="0"/>
        <w:jc w:val="center"/>
        <w:rPr>
          <w:b/>
          <w:bCs/>
        </w:rPr>
      </w:pPr>
    </w:p>
    <w:p w:rsidR="00635EB2" w:rsidRPr="003A228C" w:rsidRDefault="00635EB2" w:rsidP="00FC3B95">
      <w:pPr>
        <w:autoSpaceDE w:val="0"/>
        <w:autoSpaceDN w:val="0"/>
        <w:adjustRightInd w:val="0"/>
        <w:jc w:val="center"/>
        <w:rPr>
          <w:b/>
          <w:bCs/>
        </w:rPr>
      </w:pPr>
    </w:p>
    <w:p w:rsidR="00635EB2" w:rsidRPr="003A228C" w:rsidRDefault="00635EB2" w:rsidP="00B77B31">
      <w:pPr>
        <w:pStyle w:val="Style12"/>
        <w:spacing w:line="240" w:lineRule="auto"/>
        <w:ind w:firstLine="720"/>
        <w:jc w:val="center"/>
        <w:rPr>
          <w:rStyle w:val="FontStyle53"/>
          <w:bCs/>
          <w:sz w:val="24"/>
        </w:rPr>
      </w:pPr>
      <w:r w:rsidRPr="003A228C">
        <w:rPr>
          <w:b/>
          <w:bCs/>
        </w:rPr>
        <w:t>«</w:t>
      </w:r>
      <w:r w:rsidRPr="003A228C">
        <w:rPr>
          <w:rStyle w:val="FontStyle53"/>
          <w:bCs/>
          <w:sz w:val="24"/>
        </w:rPr>
        <w:t>Создание и организация деятельности новых</w:t>
      </w:r>
    </w:p>
    <w:p w:rsidR="00635EB2" w:rsidRPr="003A228C" w:rsidRDefault="00635EB2" w:rsidP="00B77B31">
      <w:pPr>
        <w:pStyle w:val="Style12"/>
        <w:spacing w:line="240" w:lineRule="auto"/>
        <w:ind w:firstLine="720"/>
        <w:jc w:val="center"/>
        <w:rPr>
          <w:rStyle w:val="FontStyle53"/>
          <w:bCs/>
          <w:sz w:val="24"/>
        </w:rPr>
      </w:pPr>
      <w:r w:rsidRPr="003A228C">
        <w:rPr>
          <w:rStyle w:val="FontStyle53"/>
          <w:bCs/>
          <w:sz w:val="24"/>
        </w:rPr>
        <w:t>предпринимательских структур»</w:t>
      </w:r>
    </w:p>
    <w:p w:rsidR="00635EB2" w:rsidRPr="003A228C" w:rsidRDefault="00635EB2" w:rsidP="00FC3B95">
      <w:pPr>
        <w:tabs>
          <w:tab w:val="left" w:leader="underscore" w:pos="9856"/>
        </w:tabs>
        <w:autoSpaceDE w:val="0"/>
        <w:autoSpaceDN w:val="0"/>
        <w:adjustRightInd w:val="0"/>
        <w:jc w:val="center"/>
        <w:rPr>
          <w:b/>
          <w:bCs/>
        </w:rP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Pr="00DC11F5" w:rsidRDefault="00635EB2" w:rsidP="001B230A">
      <w:pPr>
        <w:numPr>
          <w:ilvl w:val="0"/>
          <w:numId w:val="10"/>
        </w:numPr>
        <w:jc w:val="both"/>
        <w:rPr>
          <w:b/>
        </w:rPr>
      </w:pPr>
      <w:r w:rsidRPr="00DC11F5">
        <w:rPr>
          <w:b/>
        </w:rPr>
        <w:t>Паспорт компетенций</w:t>
      </w:r>
    </w:p>
    <w:p w:rsidR="00635EB2" w:rsidRPr="00DC11F5" w:rsidRDefault="00635EB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635EB2" w:rsidRPr="00DC11F5" w:rsidTr="00A96FF5">
        <w:trPr>
          <w:trHeight w:val="726"/>
        </w:trPr>
        <w:tc>
          <w:tcPr>
            <w:tcW w:w="2093" w:type="dxa"/>
          </w:tcPr>
          <w:p w:rsidR="00635EB2" w:rsidRPr="00DC11F5" w:rsidRDefault="00635EB2" w:rsidP="00A96FF5">
            <w:pPr>
              <w:widowControl w:val="0"/>
              <w:contextualSpacing/>
              <w:jc w:val="both"/>
            </w:pPr>
            <w:r w:rsidRPr="00DC11F5">
              <w:t>Код оцениваемой компетенции (или её части)</w:t>
            </w:r>
          </w:p>
        </w:tc>
        <w:tc>
          <w:tcPr>
            <w:tcW w:w="1843" w:type="dxa"/>
          </w:tcPr>
          <w:p w:rsidR="00635EB2" w:rsidRPr="00DC11F5" w:rsidRDefault="00635EB2" w:rsidP="00A96FF5">
            <w:pPr>
              <w:widowControl w:val="0"/>
              <w:contextualSpacing/>
              <w:jc w:val="both"/>
            </w:pPr>
            <w:r w:rsidRPr="00DC11F5">
              <w:t xml:space="preserve">Вид контроля </w:t>
            </w:r>
          </w:p>
        </w:tc>
        <w:tc>
          <w:tcPr>
            <w:tcW w:w="5953" w:type="dxa"/>
          </w:tcPr>
          <w:p w:rsidR="00635EB2" w:rsidRPr="00DC11F5" w:rsidRDefault="00635EB2" w:rsidP="00853C41">
            <w:pPr>
              <w:widowControl w:val="0"/>
              <w:contextualSpacing/>
              <w:jc w:val="both"/>
            </w:pPr>
            <w:r w:rsidRPr="00DC11F5">
              <w:t>Компонент фонда оценочных средств</w:t>
            </w:r>
          </w:p>
        </w:tc>
      </w:tr>
      <w:tr w:rsidR="00635EB2" w:rsidRPr="00DC11F5" w:rsidTr="00353B01">
        <w:tc>
          <w:tcPr>
            <w:tcW w:w="2093" w:type="dxa"/>
            <w:vMerge w:val="restart"/>
          </w:tcPr>
          <w:p w:rsidR="00635EB2" w:rsidRDefault="00635EB2" w:rsidP="00A71F9D">
            <w:pPr>
              <w:widowControl w:val="0"/>
              <w:contextualSpacing/>
              <w:jc w:val="both"/>
            </w:pPr>
            <w:r>
              <w:t xml:space="preserve">УК-2, ПК-7, </w:t>
            </w:r>
          </w:p>
          <w:p w:rsidR="00635EB2" w:rsidRPr="00DC11F5" w:rsidRDefault="00635EB2" w:rsidP="00A71F9D">
            <w:pPr>
              <w:widowControl w:val="0"/>
              <w:contextualSpacing/>
              <w:jc w:val="both"/>
            </w:pPr>
            <w:r>
              <w:t>ПК-8, ПК-9</w:t>
            </w:r>
          </w:p>
        </w:tc>
        <w:tc>
          <w:tcPr>
            <w:tcW w:w="1843" w:type="dxa"/>
          </w:tcPr>
          <w:p w:rsidR="00635EB2" w:rsidRPr="00DC11F5" w:rsidRDefault="00635EB2" w:rsidP="00E80F41">
            <w:pPr>
              <w:widowControl w:val="0"/>
              <w:contextualSpacing/>
              <w:jc w:val="both"/>
            </w:pPr>
            <w:r>
              <w:t>устный</w:t>
            </w:r>
          </w:p>
        </w:tc>
        <w:tc>
          <w:tcPr>
            <w:tcW w:w="5953" w:type="dxa"/>
          </w:tcPr>
          <w:p w:rsidR="00635EB2" w:rsidRPr="00DC11F5" w:rsidRDefault="00635EB2" w:rsidP="00E80F41">
            <w:pPr>
              <w:tabs>
                <w:tab w:val="left" w:pos="5700"/>
              </w:tabs>
            </w:pPr>
            <w:r>
              <w:t>П</w:t>
            </w:r>
            <w:r w:rsidRPr="00DC11F5">
              <w:t xml:space="preserve">роблемно-аналитическое задание </w:t>
            </w:r>
          </w:p>
        </w:tc>
      </w:tr>
      <w:tr w:rsidR="00635EB2" w:rsidRPr="00DC11F5" w:rsidTr="00BB791C">
        <w:tc>
          <w:tcPr>
            <w:tcW w:w="2093" w:type="dxa"/>
            <w:vMerge/>
          </w:tcPr>
          <w:p w:rsidR="00635EB2" w:rsidRPr="00DC11F5" w:rsidRDefault="00635EB2" w:rsidP="00A96FF5">
            <w:pPr>
              <w:widowControl w:val="0"/>
              <w:contextualSpacing/>
              <w:jc w:val="both"/>
            </w:pPr>
          </w:p>
        </w:tc>
        <w:tc>
          <w:tcPr>
            <w:tcW w:w="1843" w:type="dxa"/>
          </w:tcPr>
          <w:p w:rsidR="00635EB2" w:rsidRPr="00DC11F5" w:rsidRDefault="00635EB2" w:rsidP="00E80F41">
            <w:r w:rsidRPr="00DC11F5">
              <w:t>письменный</w:t>
            </w:r>
          </w:p>
        </w:tc>
        <w:tc>
          <w:tcPr>
            <w:tcW w:w="5953" w:type="dxa"/>
          </w:tcPr>
          <w:p w:rsidR="00635EB2" w:rsidRPr="00DC11F5" w:rsidRDefault="00635EB2" w:rsidP="00E80F41">
            <w:r w:rsidRPr="00DC11F5">
              <w:t>Тест</w:t>
            </w:r>
            <w:r>
              <w:t xml:space="preserve">, задачи </w:t>
            </w:r>
          </w:p>
        </w:tc>
      </w:tr>
      <w:tr w:rsidR="00635EB2" w:rsidRPr="00DC11F5" w:rsidTr="00A96FF5">
        <w:tc>
          <w:tcPr>
            <w:tcW w:w="2093" w:type="dxa"/>
            <w:vMerge/>
          </w:tcPr>
          <w:p w:rsidR="00635EB2" w:rsidRPr="00DC11F5" w:rsidRDefault="00635EB2" w:rsidP="00A96FF5">
            <w:pPr>
              <w:widowControl w:val="0"/>
              <w:contextualSpacing/>
              <w:jc w:val="both"/>
            </w:pPr>
          </w:p>
        </w:tc>
        <w:tc>
          <w:tcPr>
            <w:tcW w:w="1843" w:type="dxa"/>
          </w:tcPr>
          <w:p w:rsidR="00635EB2" w:rsidRPr="00DC11F5" w:rsidRDefault="00635EB2" w:rsidP="00E80F41">
            <w:r w:rsidRPr="00DC11F5">
              <w:t>устный</w:t>
            </w:r>
          </w:p>
        </w:tc>
        <w:tc>
          <w:tcPr>
            <w:tcW w:w="5953" w:type="dxa"/>
          </w:tcPr>
          <w:p w:rsidR="00635EB2" w:rsidRPr="00DC11F5" w:rsidRDefault="00635EB2" w:rsidP="00B77B31">
            <w:r>
              <w:t>Вопросы к зачету</w:t>
            </w:r>
          </w:p>
        </w:tc>
      </w:tr>
    </w:tbl>
    <w:p w:rsidR="00635EB2" w:rsidRPr="00DC11F5" w:rsidRDefault="00635EB2" w:rsidP="00FC3B95">
      <w:pPr>
        <w:ind w:firstLine="567"/>
        <w:jc w:val="both"/>
      </w:pPr>
    </w:p>
    <w:p w:rsidR="00635EB2" w:rsidRPr="00DC11F5" w:rsidRDefault="00635EB2" w:rsidP="00FC3B95">
      <w:pPr>
        <w:jc w:val="both"/>
        <w:rPr>
          <w:b/>
          <w:lang w:eastAsia="en-US"/>
        </w:rPr>
      </w:pPr>
      <w:r w:rsidRPr="00DC11F5">
        <w:rPr>
          <w:b/>
          <w:lang w:eastAsia="en-US"/>
        </w:rPr>
        <w:t>2.Критерии освоения компетенций</w:t>
      </w:r>
    </w:p>
    <w:p w:rsidR="00635EB2" w:rsidRPr="00DC11F5" w:rsidRDefault="00635EB2" w:rsidP="00FC3B95">
      <w:pPr>
        <w:jc w:val="both"/>
        <w:rPr>
          <w:lang w:eastAsia="en-US"/>
        </w:rPr>
      </w:pPr>
    </w:p>
    <w:p w:rsidR="00635EB2" w:rsidRPr="00DC11F5" w:rsidRDefault="00635EB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35EB2" w:rsidRDefault="00635EB2" w:rsidP="00FC3B95">
      <w:pPr>
        <w:jc w:val="center"/>
        <w:rPr>
          <w:b/>
          <w:bCs/>
          <w:lang w:eastAsia="en-US"/>
        </w:rPr>
      </w:pPr>
    </w:p>
    <w:p w:rsidR="00635EB2" w:rsidRDefault="00635EB2" w:rsidP="008A7E41">
      <w:pPr>
        <w:jc w:val="center"/>
        <w:rPr>
          <w:b/>
          <w:bCs/>
          <w:lang w:eastAsia="en-US"/>
        </w:rPr>
      </w:pPr>
      <w:r w:rsidRPr="00BF46C4">
        <w:rPr>
          <w:b/>
          <w:bCs/>
          <w:lang w:eastAsia="en-US"/>
        </w:rPr>
        <w:t xml:space="preserve">Критерии оценки знаний студентов </w:t>
      </w:r>
    </w:p>
    <w:p w:rsidR="00635EB2" w:rsidRDefault="00635EB2" w:rsidP="008A7E41">
      <w:pPr>
        <w:jc w:val="center"/>
        <w:rPr>
          <w:b/>
          <w:bCs/>
          <w:lang w:eastAsia="en-US"/>
        </w:rPr>
      </w:pPr>
      <w:r w:rsidRPr="00BF46C4">
        <w:rPr>
          <w:b/>
          <w:bCs/>
          <w:lang w:eastAsia="en-US"/>
        </w:rPr>
        <w:t>(пороговый уровень сформированности компетенции)</w:t>
      </w:r>
    </w:p>
    <w:p w:rsidR="00635EB2" w:rsidRPr="00BF46C4" w:rsidRDefault="00635EB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Шкала оценивания</w:t>
            </w:r>
          </w:p>
        </w:tc>
        <w:tc>
          <w:tcPr>
            <w:tcW w:w="4007" w:type="pct"/>
            <w:vAlign w:val="center"/>
          </w:tcPr>
          <w:p w:rsidR="00635EB2" w:rsidRPr="00BF46C4" w:rsidRDefault="00635EB2" w:rsidP="006A0271">
            <w:pPr>
              <w:jc w:val="center"/>
              <w:rPr>
                <w:b/>
                <w:lang w:eastAsia="en-US"/>
              </w:rPr>
            </w:pPr>
            <w:r w:rsidRPr="00BF46C4">
              <w:rPr>
                <w:b/>
                <w:bCs/>
                <w:lang w:eastAsia="en-US"/>
              </w:rPr>
              <w:t>Показатели оценивания компетенций</w:t>
            </w:r>
          </w:p>
        </w:tc>
      </w:tr>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Отлично</w:t>
            </w:r>
          </w:p>
        </w:tc>
        <w:tc>
          <w:tcPr>
            <w:tcW w:w="4007" w:type="pct"/>
          </w:tcPr>
          <w:p w:rsidR="00635EB2" w:rsidRPr="00BF46C4" w:rsidRDefault="00635EB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35EB2" w:rsidRPr="00BF46C4" w:rsidRDefault="00635EB2" w:rsidP="00E80F41">
            <w:pPr>
              <w:jc w:val="both"/>
              <w:rPr>
                <w:bCs/>
                <w:lang w:eastAsia="en-US"/>
              </w:rPr>
            </w:pPr>
            <w:r w:rsidRPr="00BF46C4">
              <w:rPr>
                <w:bCs/>
                <w:lang w:eastAsia="en-US"/>
              </w:rPr>
              <w:t>- делает квалифицированные выводы и обобщения;</w:t>
            </w:r>
          </w:p>
          <w:p w:rsidR="00635EB2" w:rsidRPr="00BF46C4" w:rsidRDefault="00635EB2" w:rsidP="00E80F41">
            <w:pPr>
              <w:jc w:val="both"/>
              <w:rPr>
                <w:bCs/>
                <w:lang w:eastAsia="en-US"/>
              </w:rPr>
            </w:pPr>
            <w:r w:rsidRPr="00BF46C4">
              <w:rPr>
                <w:bCs/>
                <w:lang w:eastAsia="en-US"/>
              </w:rPr>
              <w:t>- владеет на высококвалифицированном уровне системой понятий.</w:t>
            </w:r>
          </w:p>
        </w:tc>
      </w:tr>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Хорошо</w:t>
            </w:r>
          </w:p>
        </w:tc>
        <w:tc>
          <w:tcPr>
            <w:tcW w:w="4007" w:type="pct"/>
          </w:tcPr>
          <w:p w:rsidR="00635EB2" w:rsidRPr="00BF46C4" w:rsidRDefault="00635EB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35EB2" w:rsidRPr="00BF46C4" w:rsidRDefault="00635EB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35EB2" w:rsidRPr="00BF46C4" w:rsidRDefault="00635EB2" w:rsidP="00E80F41">
            <w:pPr>
              <w:jc w:val="both"/>
              <w:rPr>
                <w:bCs/>
                <w:lang w:eastAsia="en-US"/>
              </w:rPr>
            </w:pPr>
            <w:r w:rsidRPr="00BF46C4">
              <w:rPr>
                <w:bCs/>
                <w:lang w:eastAsia="en-US"/>
              </w:rPr>
              <w:t>- владеет на достаточном уровне системой понятий.</w:t>
            </w:r>
          </w:p>
        </w:tc>
      </w:tr>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Удовлетворительно</w:t>
            </w:r>
          </w:p>
        </w:tc>
        <w:tc>
          <w:tcPr>
            <w:tcW w:w="4007" w:type="pct"/>
          </w:tcPr>
          <w:p w:rsidR="00635EB2" w:rsidRPr="00BF46C4" w:rsidRDefault="00635EB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35EB2" w:rsidRPr="00BF46C4" w:rsidRDefault="00635EB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35EB2" w:rsidRPr="00BF46C4" w:rsidRDefault="00635EB2" w:rsidP="00E80F41">
            <w:pPr>
              <w:jc w:val="both"/>
              <w:rPr>
                <w:bCs/>
                <w:lang w:eastAsia="en-US"/>
              </w:rPr>
            </w:pPr>
            <w:r w:rsidRPr="00BF46C4">
              <w:rPr>
                <w:bCs/>
                <w:lang w:eastAsia="en-US"/>
              </w:rPr>
              <w:t>- слабо аргументирует научные положения;</w:t>
            </w:r>
          </w:p>
          <w:p w:rsidR="00635EB2" w:rsidRPr="00BF46C4" w:rsidRDefault="00635EB2" w:rsidP="00E80F41">
            <w:pPr>
              <w:jc w:val="both"/>
              <w:rPr>
                <w:bCs/>
                <w:lang w:eastAsia="en-US"/>
              </w:rPr>
            </w:pPr>
            <w:r w:rsidRPr="00BF46C4">
              <w:rPr>
                <w:bCs/>
                <w:lang w:eastAsia="en-US"/>
              </w:rPr>
              <w:t>- практически не способен сформулировать выводы и обобщения;</w:t>
            </w:r>
          </w:p>
          <w:p w:rsidR="00635EB2" w:rsidRPr="00BF46C4" w:rsidRDefault="00635EB2" w:rsidP="00E80F41">
            <w:pPr>
              <w:jc w:val="both"/>
              <w:rPr>
                <w:bCs/>
                <w:lang w:eastAsia="en-US"/>
              </w:rPr>
            </w:pPr>
            <w:r w:rsidRPr="00BF46C4">
              <w:rPr>
                <w:bCs/>
                <w:lang w:eastAsia="en-US"/>
              </w:rPr>
              <w:t>- частично владеет системой понятий.</w:t>
            </w:r>
          </w:p>
        </w:tc>
      </w:tr>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Неудовлетворительно</w:t>
            </w:r>
          </w:p>
        </w:tc>
        <w:tc>
          <w:tcPr>
            <w:tcW w:w="4007" w:type="pct"/>
          </w:tcPr>
          <w:p w:rsidR="00635EB2" w:rsidRPr="00BF46C4" w:rsidRDefault="00635EB2" w:rsidP="00E80F41">
            <w:pPr>
              <w:jc w:val="both"/>
              <w:rPr>
                <w:bCs/>
                <w:lang w:eastAsia="en-US"/>
              </w:rPr>
            </w:pPr>
            <w:r w:rsidRPr="00BF46C4">
              <w:rPr>
                <w:bCs/>
                <w:lang w:eastAsia="en-US"/>
              </w:rPr>
              <w:t>- студент не усвоил значительной части материала;</w:t>
            </w:r>
          </w:p>
          <w:p w:rsidR="00635EB2" w:rsidRPr="00BF46C4" w:rsidRDefault="00635EB2" w:rsidP="00E80F41">
            <w:pPr>
              <w:jc w:val="both"/>
              <w:rPr>
                <w:bCs/>
                <w:lang w:eastAsia="en-US"/>
              </w:rPr>
            </w:pPr>
            <w:r w:rsidRPr="00BF46C4">
              <w:rPr>
                <w:bCs/>
                <w:lang w:eastAsia="en-US"/>
              </w:rPr>
              <w:t>-  не может аргументировать научные положения;</w:t>
            </w:r>
          </w:p>
          <w:p w:rsidR="00635EB2" w:rsidRPr="00BF46C4" w:rsidRDefault="00635EB2" w:rsidP="00E80F41">
            <w:pPr>
              <w:jc w:val="both"/>
              <w:rPr>
                <w:bCs/>
                <w:lang w:eastAsia="en-US"/>
              </w:rPr>
            </w:pPr>
            <w:r w:rsidRPr="00BF46C4">
              <w:rPr>
                <w:bCs/>
                <w:lang w:eastAsia="en-US"/>
              </w:rPr>
              <w:t>- не формулирует квалифицированных выводов и обобщений;</w:t>
            </w:r>
          </w:p>
          <w:p w:rsidR="00635EB2" w:rsidRPr="00BF46C4" w:rsidRDefault="00635EB2" w:rsidP="00E80F41">
            <w:pPr>
              <w:jc w:val="both"/>
              <w:rPr>
                <w:bCs/>
                <w:lang w:eastAsia="en-US"/>
              </w:rPr>
            </w:pPr>
            <w:r w:rsidRPr="00BF46C4">
              <w:rPr>
                <w:bCs/>
                <w:lang w:eastAsia="en-US"/>
              </w:rPr>
              <w:t>- не владеет системой понятий.</w:t>
            </w:r>
          </w:p>
        </w:tc>
      </w:tr>
    </w:tbl>
    <w:p w:rsidR="00635EB2" w:rsidRPr="00BF46C4" w:rsidRDefault="00635EB2" w:rsidP="008A7E41">
      <w:pPr>
        <w:jc w:val="center"/>
        <w:rPr>
          <w:bCs/>
          <w:lang w:eastAsia="en-US"/>
        </w:rPr>
      </w:pPr>
    </w:p>
    <w:p w:rsidR="00635EB2" w:rsidRPr="00BF46C4" w:rsidRDefault="00635EB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35EB2" w:rsidRPr="00BF46C4" w:rsidRDefault="00635EB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35EB2" w:rsidRPr="00BF46C4" w:rsidRDefault="00635EB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Шкала оценивания</w:t>
            </w:r>
          </w:p>
        </w:tc>
        <w:tc>
          <w:tcPr>
            <w:tcW w:w="3629" w:type="pct"/>
            <w:vAlign w:val="center"/>
          </w:tcPr>
          <w:p w:rsidR="00635EB2" w:rsidRPr="00BF46C4" w:rsidRDefault="00635EB2" w:rsidP="006A0271">
            <w:pPr>
              <w:jc w:val="center"/>
              <w:rPr>
                <w:b/>
                <w:lang w:eastAsia="en-US"/>
              </w:rPr>
            </w:pPr>
            <w:r w:rsidRPr="00BF46C4">
              <w:rPr>
                <w:b/>
                <w:bCs/>
                <w:lang w:eastAsia="en-US"/>
              </w:rPr>
              <w:t>Показатели оценивания компетенций</w:t>
            </w:r>
          </w:p>
        </w:tc>
      </w:tr>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Отлично</w:t>
            </w:r>
          </w:p>
        </w:tc>
        <w:tc>
          <w:tcPr>
            <w:tcW w:w="3629" w:type="pct"/>
          </w:tcPr>
          <w:p w:rsidR="00635EB2" w:rsidRPr="00BF46C4" w:rsidRDefault="00635EB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Хорошо</w:t>
            </w:r>
          </w:p>
        </w:tc>
        <w:tc>
          <w:tcPr>
            <w:tcW w:w="3629" w:type="pct"/>
          </w:tcPr>
          <w:p w:rsidR="00635EB2" w:rsidRPr="00BF46C4" w:rsidRDefault="00635EB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Удовлетворительно</w:t>
            </w:r>
          </w:p>
        </w:tc>
        <w:tc>
          <w:tcPr>
            <w:tcW w:w="3629" w:type="pct"/>
          </w:tcPr>
          <w:p w:rsidR="00635EB2" w:rsidRPr="00BF46C4" w:rsidRDefault="00635EB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Неудовлетворительно</w:t>
            </w:r>
          </w:p>
        </w:tc>
        <w:tc>
          <w:tcPr>
            <w:tcW w:w="3629" w:type="pct"/>
          </w:tcPr>
          <w:p w:rsidR="00635EB2" w:rsidRPr="00BF46C4" w:rsidRDefault="00635EB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35EB2" w:rsidRPr="00BF46C4" w:rsidRDefault="00635EB2" w:rsidP="008A7E41">
      <w:pPr>
        <w:jc w:val="center"/>
        <w:rPr>
          <w:bCs/>
          <w:lang w:eastAsia="en-US"/>
        </w:rPr>
      </w:pPr>
    </w:p>
    <w:p w:rsidR="00635EB2" w:rsidRPr="00BF46C4" w:rsidRDefault="00635EB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35EB2" w:rsidRPr="00BF46C4" w:rsidRDefault="00635EB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635EB2" w:rsidRPr="00BF46C4" w:rsidTr="006A0271">
        <w:trPr>
          <w:jc w:val="center"/>
        </w:trPr>
        <w:tc>
          <w:tcPr>
            <w:tcW w:w="1390" w:type="pct"/>
            <w:vAlign w:val="center"/>
          </w:tcPr>
          <w:p w:rsidR="00635EB2" w:rsidRPr="00BF46C4" w:rsidRDefault="00635EB2" w:rsidP="006A0271">
            <w:pPr>
              <w:jc w:val="center"/>
              <w:rPr>
                <w:b/>
                <w:lang w:eastAsia="en-US"/>
              </w:rPr>
            </w:pPr>
            <w:r w:rsidRPr="00BF46C4">
              <w:rPr>
                <w:b/>
                <w:lang w:eastAsia="en-US"/>
              </w:rPr>
              <w:t>Шкала оценивания</w:t>
            </w:r>
          </w:p>
        </w:tc>
        <w:tc>
          <w:tcPr>
            <w:tcW w:w="3610" w:type="pct"/>
            <w:vAlign w:val="center"/>
          </w:tcPr>
          <w:p w:rsidR="00635EB2" w:rsidRPr="00BF46C4" w:rsidRDefault="00635EB2" w:rsidP="006A0271">
            <w:pPr>
              <w:jc w:val="center"/>
              <w:rPr>
                <w:b/>
                <w:lang w:eastAsia="en-US"/>
              </w:rPr>
            </w:pPr>
            <w:r w:rsidRPr="00BF46C4">
              <w:rPr>
                <w:b/>
                <w:bCs/>
                <w:lang w:eastAsia="en-US"/>
              </w:rPr>
              <w:t>Показатели оценивания компетенций</w:t>
            </w:r>
          </w:p>
        </w:tc>
      </w:tr>
      <w:tr w:rsidR="00635EB2" w:rsidRPr="00BF46C4" w:rsidTr="006A0271">
        <w:trPr>
          <w:jc w:val="center"/>
        </w:trPr>
        <w:tc>
          <w:tcPr>
            <w:tcW w:w="1390" w:type="pct"/>
          </w:tcPr>
          <w:p w:rsidR="00635EB2" w:rsidRPr="00BF46C4" w:rsidRDefault="00635EB2" w:rsidP="006A0271">
            <w:pPr>
              <w:jc w:val="center"/>
              <w:rPr>
                <w:b/>
                <w:lang w:eastAsia="en-US"/>
              </w:rPr>
            </w:pPr>
            <w:r w:rsidRPr="00BF46C4">
              <w:rPr>
                <w:b/>
                <w:lang w:eastAsia="en-US"/>
              </w:rPr>
              <w:t>Отлично</w:t>
            </w:r>
          </w:p>
        </w:tc>
        <w:tc>
          <w:tcPr>
            <w:tcW w:w="3610" w:type="pct"/>
          </w:tcPr>
          <w:p w:rsidR="00635EB2" w:rsidRPr="00BF46C4" w:rsidRDefault="00635EB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35EB2" w:rsidRPr="00BF46C4" w:rsidTr="006A0271">
        <w:trPr>
          <w:jc w:val="center"/>
        </w:trPr>
        <w:tc>
          <w:tcPr>
            <w:tcW w:w="1390" w:type="pct"/>
          </w:tcPr>
          <w:p w:rsidR="00635EB2" w:rsidRPr="00BF46C4" w:rsidRDefault="00635EB2" w:rsidP="006A0271">
            <w:pPr>
              <w:jc w:val="center"/>
              <w:rPr>
                <w:b/>
                <w:lang w:eastAsia="en-US"/>
              </w:rPr>
            </w:pPr>
            <w:r w:rsidRPr="00BF46C4">
              <w:rPr>
                <w:b/>
                <w:lang w:eastAsia="en-US"/>
              </w:rPr>
              <w:t>Хорошо</w:t>
            </w:r>
          </w:p>
        </w:tc>
        <w:tc>
          <w:tcPr>
            <w:tcW w:w="3610" w:type="pct"/>
          </w:tcPr>
          <w:p w:rsidR="00635EB2" w:rsidRPr="00BF46C4" w:rsidRDefault="00635EB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35EB2" w:rsidRPr="00BF46C4" w:rsidTr="006A0271">
        <w:trPr>
          <w:jc w:val="center"/>
        </w:trPr>
        <w:tc>
          <w:tcPr>
            <w:tcW w:w="1390" w:type="pct"/>
          </w:tcPr>
          <w:p w:rsidR="00635EB2" w:rsidRPr="00BF46C4" w:rsidRDefault="00635EB2" w:rsidP="006A0271">
            <w:pPr>
              <w:jc w:val="center"/>
              <w:rPr>
                <w:b/>
                <w:lang w:eastAsia="en-US"/>
              </w:rPr>
            </w:pPr>
            <w:r w:rsidRPr="00BF46C4">
              <w:rPr>
                <w:b/>
                <w:lang w:eastAsia="en-US"/>
              </w:rPr>
              <w:t>Удовлетворительно</w:t>
            </w:r>
          </w:p>
        </w:tc>
        <w:tc>
          <w:tcPr>
            <w:tcW w:w="3610" w:type="pct"/>
          </w:tcPr>
          <w:p w:rsidR="00635EB2" w:rsidRPr="00BF46C4" w:rsidRDefault="00635EB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35EB2" w:rsidRPr="00BF46C4" w:rsidTr="006A0271">
        <w:trPr>
          <w:jc w:val="center"/>
        </w:trPr>
        <w:tc>
          <w:tcPr>
            <w:tcW w:w="1390" w:type="pct"/>
          </w:tcPr>
          <w:p w:rsidR="00635EB2" w:rsidRPr="00BF46C4" w:rsidRDefault="00635EB2" w:rsidP="006A0271">
            <w:pPr>
              <w:jc w:val="center"/>
              <w:rPr>
                <w:b/>
                <w:lang w:eastAsia="en-US"/>
              </w:rPr>
            </w:pPr>
            <w:r w:rsidRPr="00BF46C4">
              <w:rPr>
                <w:b/>
                <w:lang w:eastAsia="en-US"/>
              </w:rPr>
              <w:t>Неудовлетворительно</w:t>
            </w:r>
          </w:p>
        </w:tc>
        <w:tc>
          <w:tcPr>
            <w:tcW w:w="3610" w:type="pct"/>
          </w:tcPr>
          <w:p w:rsidR="00635EB2" w:rsidRPr="00BF46C4" w:rsidRDefault="00635EB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35EB2" w:rsidRPr="00DC11F5" w:rsidRDefault="00635EB2" w:rsidP="00FC3B95">
      <w:pPr>
        <w:ind w:left="360"/>
        <w:jc w:val="both"/>
        <w:rPr>
          <w:b/>
        </w:rPr>
      </w:pPr>
    </w:p>
    <w:p w:rsidR="00635EB2" w:rsidRPr="00DC11F5" w:rsidRDefault="00635EB2"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35EB2" w:rsidRDefault="00635EB2" w:rsidP="00BB791C">
      <w:pPr>
        <w:pStyle w:val="ListParagraph"/>
        <w:rPr>
          <w:b/>
        </w:rPr>
      </w:pPr>
    </w:p>
    <w:p w:rsidR="00635EB2" w:rsidRPr="00DC11F5" w:rsidRDefault="00635EB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35EB2" w:rsidRDefault="00635EB2" w:rsidP="00AC2938">
      <w:pPr>
        <w:autoSpaceDE w:val="0"/>
        <w:autoSpaceDN w:val="0"/>
        <w:adjustRightInd w:val="0"/>
        <w:jc w:val="center"/>
        <w:rPr>
          <w:b/>
        </w:rPr>
      </w:pPr>
    </w:p>
    <w:p w:rsidR="00635EB2" w:rsidRPr="009A1C0B" w:rsidRDefault="00635EB2" w:rsidP="009A1C0B">
      <w:pPr>
        <w:tabs>
          <w:tab w:val="center" w:pos="4844"/>
        </w:tabs>
        <w:autoSpaceDE w:val="0"/>
        <w:autoSpaceDN w:val="0"/>
        <w:adjustRightInd w:val="0"/>
        <w:ind w:firstLine="709"/>
        <w:jc w:val="both"/>
      </w:pPr>
      <w:r w:rsidRPr="009A1C0B">
        <w:tab/>
        <w:t>Тесты (зачет)</w:t>
      </w:r>
    </w:p>
    <w:p w:rsidR="00635EB2" w:rsidRPr="009A1C0B" w:rsidRDefault="00635EB2" w:rsidP="009A1C0B">
      <w:pPr>
        <w:ind w:firstLine="709"/>
        <w:jc w:val="both"/>
      </w:pPr>
      <w:r w:rsidRPr="009A1C0B">
        <w:t>1.Какая из указанных функций не является функцией предпринимательства:</w:t>
      </w:r>
    </w:p>
    <w:p w:rsidR="00635EB2" w:rsidRPr="009A1C0B" w:rsidRDefault="00635EB2" w:rsidP="009A1C0B">
      <w:pPr>
        <w:ind w:firstLine="709"/>
        <w:jc w:val="both"/>
      </w:pPr>
      <w:r w:rsidRPr="00F73A54">
        <w:t>А)</w:t>
      </w:r>
      <w:r w:rsidRPr="009A1C0B">
        <w:t>контрольная функция</w:t>
      </w:r>
    </w:p>
    <w:p w:rsidR="00635EB2" w:rsidRPr="009A1C0B" w:rsidRDefault="00635EB2" w:rsidP="009A1C0B">
      <w:pPr>
        <w:ind w:firstLine="709"/>
        <w:jc w:val="both"/>
      </w:pPr>
      <w:r w:rsidRPr="00F73A54">
        <w:t>В)</w:t>
      </w:r>
      <w:r w:rsidRPr="009A1C0B">
        <w:t>ресурсная функция</w:t>
      </w:r>
    </w:p>
    <w:p w:rsidR="00635EB2" w:rsidRPr="009A1C0B" w:rsidRDefault="00635EB2" w:rsidP="009A1C0B">
      <w:pPr>
        <w:ind w:firstLine="709"/>
        <w:jc w:val="both"/>
      </w:pPr>
      <w:r w:rsidRPr="00F73A54">
        <w:t>С)</w:t>
      </w:r>
      <w:r w:rsidRPr="009A1C0B">
        <w:t>общеэкономическая функция</w:t>
      </w:r>
    </w:p>
    <w:p w:rsidR="00635EB2" w:rsidRPr="009A1C0B" w:rsidRDefault="00635EB2" w:rsidP="009A1C0B">
      <w:pPr>
        <w:ind w:firstLine="709"/>
        <w:jc w:val="both"/>
      </w:pPr>
      <w:r w:rsidRPr="003A228C">
        <w:rPr>
          <w:lang w:val="en-US"/>
        </w:rPr>
        <w:t>D</w:t>
      </w:r>
      <w:r w:rsidRPr="003A228C">
        <w:t>)</w:t>
      </w:r>
      <w:r w:rsidRPr="009A1C0B">
        <w:t>Творческо-поисковая (инновационная) функция</w:t>
      </w:r>
    </w:p>
    <w:p w:rsidR="00635EB2" w:rsidRPr="009A1C0B" w:rsidRDefault="00635EB2" w:rsidP="009A1C0B">
      <w:pPr>
        <w:ind w:firstLine="709"/>
        <w:jc w:val="both"/>
      </w:pPr>
      <w:r w:rsidRPr="00F73A54">
        <w:t>Е)</w:t>
      </w:r>
      <w:r w:rsidRPr="009A1C0B">
        <w:t>маркетинговая функция</w:t>
      </w:r>
    </w:p>
    <w:p w:rsidR="00635EB2" w:rsidRDefault="00635EB2" w:rsidP="009A1C0B">
      <w:pPr>
        <w:ind w:firstLine="709"/>
        <w:jc w:val="both"/>
      </w:pPr>
    </w:p>
    <w:p w:rsidR="00635EB2" w:rsidRPr="009A1C0B" w:rsidRDefault="00635EB2" w:rsidP="009A1C0B">
      <w:pPr>
        <w:ind w:firstLine="709"/>
        <w:jc w:val="both"/>
      </w:pPr>
      <w:r w:rsidRPr="009A1C0B">
        <w:t>2.Предпринимательство – это:</w:t>
      </w:r>
    </w:p>
    <w:p w:rsidR="00635EB2" w:rsidRPr="009A1C0B" w:rsidRDefault="00635EB2" w:rsidP="009A1C0B">
      <w:pPr>
        <w:ind w:firstLine="709"/>
        <w:jc w:val="both"/>
      </w:pPr>
      <w:r w:rsidRPr="00F73A54">
        <w:t>А)</w:t>
      </w:r>
      <w:r w:rsidRPr="009A1C0B">
        <w:t>деятельность человека, направленная на максимизацию прибыли</w:t>
      </w:r>
    </w:p>
    <w:p w:rsidR="00635EB2" w:rsidRPr="009A1C0B" w:rsidRDefault="00635EB2" w:rsidP="009A1C0B">
      <w:pPr>
        <w:ind w:firstLine="709"/>
        <w:jc w:val="both"/>
      </w:pPr>
      <w:r w:rsidRPr="00F73A54">
        <w:t>В)</w:t>
      </w:r>
      <w:r w:rsidRPr="009A1C0B">
        <w:t>принудительная деятельность экономического агента, нацеленная на получение прибыли и дохода путем эффективного сочетания ограниченных ресурсов</w:t>
      </w:r>
    </w:p>
    <w:p w:rsidR="00635EB2" w:rsidRPr="009A1C0B" w:rsidRDefault="00635EB2" w:rsidP="009A1C0B">
      <w:pPr>
        <w:ind w:firstLine="709"/>
        <w:jc w:val="both"/>
      </w:pPr>
      <w:r w:rsidRPr="00F73A54">
        <w:t>С)</w:t>
      </w:r>
      <w:r w:rsidRPr="009A1C0B">
        <w:t>добровольная деятельность человека, который, пользуясь либо распоряжаясь экономическими благами, самостоятельно или с привлечением наемного труда, предпринимает меры по производству нового продукта с целью получения дохода</w:t>
      </w:r>
    </w:p>
    <w:p w:rsidR="00635EB2" w:rsidRPr="009A1C0B" w:rsidRDefault="00635EB2" w:rsidP="009A1C0B">
      <w:pPr>
        <w:ind w:firstLine="709"/>
        <w:jc w:val="both"/>
      </w:pPr>
      <w:r w:rsidRPr="003A228C">
        <w:rPr>
          <w:lang w:val="en-US"/>
        </w:rPr>
        <w:t>D</w:t>
      </w:r>
      <w:r w:rsidRPr="003A228C">
        <w:t>)</w:t>
      </w:r>
      <w:r w:rsidRPr="009A1C0B">
        <w:t>процесс создания предприятий, занимающихся экономической деятельностью для удовлетворения потребностей населения</w:t>
      </w:r>
    </w:p>
    <w:p w:rsidR="00635EB2" w:rsidRPr="009A1C0B" w:rsidRDefault="00635EB2" w:rsidP="009A1C0B">
      <w:pPr>
        <w:ind w:firstLine="709"/>
        <w:jc w:val="both"/>
      </w:pPr>
      <w:r w:rsidRPr="00F73A54">
        <w:t>Е)</w:t>
      </w:r>
      <w:r w:rsidRPr="009A1C0B">
        <w:t>процесс создания дополнительной стоимости в экономических системах</w:t>
      </w:r>
    </w:p>
    <w:p w:rsidR="00635EB2" w:rsidRDefault="00635EB2" w:rsidP="009A1C0B">
      <w:pPr>
        <w:ind w:firstLine="709"/>
        <w:jc w:val="both"/>
      </w:pPr>
    </w:p>
    <w:p w:rsidR="00635EB2" w:rsidRPr="009A1C0B" w:rsidRDefault="00635EB2" w:rsidP="009A1C0B">
      <w:pPr>
        <w:ind w:firstLine="709"/>
        <w:jc w:val="both"/>
      </w:pPr>
      <w:r w:rsidRPr="009A1C0B">
        <w:t>3.Целью предпринимательства является:</w:t>
      </w:r>
    </w:p>
    <w:p w:rsidR="00635EB2" w:rsidRPr="009A1C0B" w:rsidRDefault="00635EB2" w:rsidP="009A1C0B">
      <w:pPr>
        <w:ind w:firstLine="709"/>
        <w:jc w:val="both"/>
      </w:pPr>
      <w:r w:rsidRPr="00F73A54">
        <w:t>А)</w:t>
      </w:r>
      <w:r w:rsidRPr="009A1C0B">
        <w:t>получение прибыли</w:t>
      </w:r>
    </w:p>
    <w:p w:rsidR="00635EB2" w:rsidRPr="009A1C0B" w:rsidRDefault="00635EB2" w:rsidP="009A1C0B">
      <w:pPr>
        <w:ind w:firstLine="709"/>
        <w:jc w:val="both"/>
      </w:pPr>
      <w:r w:rsidRPr="00F73A54">
        <w:t>В)</w:t>
      </w:r>
      <w:r w:rsidRPr="009A1C0B">
        <w:t>конечной целью не столько прибыль, сколько непрерывность воспроизводственного процесса, связанного с воспроизводством спроса и удовлетворением постоянно меняющихся, постоянно возрастающих потребностей индивидуума или социальной группы, общества в целом</w:t>
      </w:r>
    </w:p>
    <w:p w:rsidR="00635EB2" w:rsidRPr="009A1C0B" w:rsidRDefault="00635EB2" w:rsidP="009A1C0B">
      <w:pPr>
        <w:ind w:firstLine="709"/>
        <w:jc w:val="both"/>
      </w:pPr>
      <w:r w:rsidRPr="00F73A54">
        <w:t>С)</w:t>
      </w:r>
      <w:r w:rsidRPr="009A1C0B">
        <w:t>удовлетворение спроса населения</w:t>
      </w:r>
    </w:p>
    <w:p w:rsidR="00635EB2" w:rsidRPr="009A1C0B" w:rsidRDefault="00635EB2" w:rsidP="009A1C0B">
      <w:pPr>
        <w:ind w:firstLine="709"/>
        <w:jc w:val="both"/>
      </w:pPr>
      <w:r w:rsidRPr="003A228C">
        <w:rPr>
          <w:lang w:val="en-US"/>
        </w:rPr>
        <w:t>D</w:t>
      </w:r>
      <w:r w:rsidRPr="003A228C">
        <w:t>)</w:t>
      </w:r>
      <w:r w:rsidRPr="009A1C0B">
        <w:t>производство нового продукта в условиях риска</w:t>
      </w:r>
    </w:p>
    <w:p w:rsidR="00635EB2" w:rsidRPr="009A1C0B" w:rsidRDefault="00635EB2" w:rsidP="009A1C0B">
      <w:pPr>
        <w:ind w:firstLine="709"/>
        <w:jc w:val="both"/>
      </w:pPr>
      <w:r w:rsidRPr="00F73A54">
        <w:t>Е)</w:t>
      </w:r>
      <w:r w:rsidRPr="009A1C0B">
        <w:t>создание рабочих мест.</w:t>
      </w:r>
    </w:p>
    <w:p w:rsidR="00635EB2" w:rsidRDefault="00635EB2" w:rsidP="009A1C0B">
      <w:pPr>
        <w:ind w:firstLine="709"/>
        <w:jc w:val="both"/>
      </w:pPr>
    </w:p>
    <w:p w:rsidR="00635EB2" w:rsidRPr="009A1C0B" w:rsidRDefault="00635EB2" w:rsidP="009A1C0B">
      <w:pPr>
        <w:ind w:firstLine="709"/>
        <w:jc w:val="both"/>
      </w:pPr>
      <w:r w:rsidRPr="009A1C0B">
        <w:t>4.Предпринимательская деятельность, согласно Гражданскому Кодексу РФ, это</w:t>
      </w:r>
    </w:p>
    <w:p w:rsidR="00635EB2" w:rsidRPr="009A1C0B" w:rsidRDefault="00635EB2" w:rsidP="009A1C0B">
      <w:pPr>
        <w:ind w:firstLine="709"/>
        <w:jc w:val="both"/>
      </w:pPr>
      <w:r w:rsidRPr="00F73A54">
        <w:t>А)</w:t>
      </w:r>
      <w:r w:rsidRPr="009A1C0B">
        <w:t>инициативная, самостоятельная, осуществляемая на свой риск деятельность, направленная на получение прибыли от получения имущества, продажи товаров, выполнения работ, оказания услуг лицами, зарегистрированными в установленном законом порядке</w:t>
      </w:r>
    </w:p>
    <w:p w:rsidR="00635EB2" w:rsidRPr="009A1C0B" w:rsidRDefault="00635EB2" w:rsidP="009A1C0B">
      <w:pPr>
        <w:ind w:firstLine="709"/>
        <w:jc w:val="both"/>
      </w:pPr>
      <w:r w:rsidRPr="00F73A54">
        <w:t>В)</w:t>
      </w:r>
      <w:r w:rsidRPr="009A1C0B">
        <w:t>индивидуальная самостоятельная деятельность граждан, направленная на получение прибыли</w:t>
      </w:r>
    </w:p>
    <w:p w:rsidR="00635EB2" w:rsidRPr="009A1C0B" w:rsidRDefault="00635EB2" w:rsidP="009A1C0B">
      <w:pPr>
        <w:ind w:firstLine="709"/>
        <w:jc w:val="both"/>
      </w:pPr>
      <w:r w:rsidRPr="00F73A54">
        <w:t>С)</w:t>
      </w:r>
      <w:r w:rsidRPr="009A1C0B">
        <w:t>индивидуальная самостоятельная деятельность граждан и их объединений, направленная на получение прибыли</w:t>
      </w:r>
    </w:p>
    <w:p w:rsidR="00635EB2" w:rsidRDefault="00635EB2" w:rsidP="009A1C0B">
      <w:pPr>
        <w:ind w:firstLine="709"/>
        <w:jc w:val="both"/>
      </w:pPr>
    </w:p>
    <w:p w:rsidR="00635EB2" w:rsidRPr="009A1C0B" w:rsidRDefault="00635EB2" w:rsidP="009A1C0B">
      <w:pPr>
        <w:ind w:firstLine="709"/>
        <w:jc w:val="both"/>
      </w:pPr>
      <w:r w:rsidRPr="009A1C0B">
        <w:t>5.Что из перечисленного не относится к стимулам к началу собственного дела</w:t>
      </w:r>
    </w:p>
    <w:p w:rsidR="00635EB2" w:rsidRPr="009A1C0B" w:rsidRDefault="00635EB2" w:rsidP="009A1C0B">
      <w:pPr>
        <w:ind w:firstLine="709"/>
        <w:jc w:val="both"/>
      </w:pPr>
      <w:r w:rsidRPr="00F73A54">
        <w:t>А)</w:t>
      </w:r>
      <w:r w:rsidRPr="009A1C0B">
        <w:t>Накопленные личные сбережения</w:t>
      </w:r>
    </w:p>
    <w:p w:rsidR="00635EB2" w:rsidRPr="009A1C0B" w:rsidRDefault="00635EB2" w:rsidP="009A1C0B">
      <w:pPr>
        <w:ind w:firstLine="709"/>
        <w:jc w:val="both"/>
      </w:pPr>
      <w:r w:rsidRPr="00F73A54">
        <w:t>В)</w:t>
      </w:r>
      <w:r w:rsidRPr="009A1C0B">
        <w:t>Возможности выполнять любимую работу в удобное для себя время</w:t>
      </w:r>
    </w:p>
    <w:p w:rsidR="00635EB2" w:rsidRPr="009A1C0B" w:rsidRDefault="00635EB2" w:rsidP="009A1C0B">
      <w:pPr>
        <w:ind w:firstLine="709"/>
        <w:jc w:val="both"/>
      </w:pPr>
      <w:r w:rsidRPr="00F73A54">
        <w:t>С)</w:t>
      </w:r>
      <w:r w:rsidRPr="009A1C0B">
        <w:t>Продолжение семейных традиций</w:t>
      </w:r>
    </w:p>
    <w:p w:rsidR="00635EB2" w:rsidRPr="009A1C0B" w:rsidRDefault="00635EB2" w:rsidP="009A1C0B">
      <w:pPr>
        <w:ind w:firstLine="709"/>
        <w:jc w:val="both"/>
      </w:pPr>
      <w:r w:rsidRPr="003A228C">
        <w:rPr>
          <w:lang w:val="en-US"/>
        </w:rPr>
        <w:t>D</w:t>
      </w:r>
      <w:r w:rsidRPr="003A228C">
        <w:t>)</w:t>
      </w:r>
      <w:r w:rsidRPr="009A1C0B">
        <w:t>Стремление к личной независимости</w:t>
      </w:r>
    </w:p>
    <w:p w:rsidR="00635EB2" w:rsidRPr="009A1C0B" w:rsidRDefault="00635EB2" w:rsidP="009A1C0B">
      <w:pPr>
        <w:ind w:firstLine="709"/>
        <w:jc w:val="both"/>
      </w:pPr>
      <w:r w:rsidRPr="00F73A54">
        <w:t>Е)</w:t>
      </w:r>
      <w:r w:rsidRPr="009A1C0B">
        <w:t>Желание раскрыть свои способности</w:t>
      </w:r>
    </w:p>
    <w:p w:rsidR="00635EB2" w:rsidRDefault="00635EB2" w:rsidP="009A1C0B">
      <w:pPr>
        <w:ind w:firstLine="709"/>
        <w:jc w:val="both"/>
      </w:pPr>
    </w:p>
    <w:p w:rsidR="00635EB2" w:rsidRPr="009A1C0B" w:rsidRDefault="00635EB2" w:rsidP="009A1C0B">
      <w:pPr>
        <w:ind w:firstLine="709"/>
        <w:jc w:val="both"/>
      </w:pPr>
      <w:r w:rsidRPr="009A1C0B">
        <w:t>6. Что из ниже перечисленного не является особенностью предпринимательской деятельности</w:t>
      </w:r>
    </w:p>
    <w:p w:rsidR="00635EB2" w:rsidRPr="009A1C0B" w:rsidRDefault="00635EB2" w:rsidP="009A1C0B">
      <w:pPr>
        <w:ind w:firstLine="709"/>
        <w:jc w:val="both"/>
      </w:pPr>
      <w:r w:rsidRPr="00F73A54">
        <w:t>А)</w:t>
      </w:r>
      <w:r w:rsidRPr="009A1C0B">
        <w:t>предпринимательство — это одна из организационно-правовых форм предприятий</w:t>
      </w:r>
    </w:p>
    <w:p w:rsidR="00635EB2" w:rsidRPr="009A1C0B" w:rsidRDefault="00635EB2" w:rsidP="009A1C0B">
      <w:pPr>
        <w:ind w:firstLine="709"/>
        <w:jc w:val="both"/>
      </w:pPr>
      <w:r w:rsidRPr="00F73A54">
        <w:t>В)</w:t>
      </w:r>
      <w:r w:rsidRPr="009A1C0B">
        <w:t>предпринимательство — это процесс создания чего-то нового, вечный поиск улучшения своего положения, форм и методов развития</w:t>
      </w:r>
    </w:p>
    <w:p w:rsidR="00635EB2" w:rsidRPr="009A1C0B" w:rsidRDefault="00635EB2" w:rsidP="009A1C0B">
      <w:pPr>
        <w:ind w:firstLine="709"/>
        <w:jc w:val="both"/>
      </w:pPr>
      <w:r w:rsidRPr="00F73A54">
        <w:t>С)</w:t>
      </w:r>
      <w:r w:rsidRPr="009A1C0B">
        <w:t>предпринимательство — это неотъемлемая часть хозяйственной деятельности предприятий</w:t>
      </w:r>
    </w:p>
    <w:p w:rsidR="00635EB2" w:rsidRPr="009A1C0B" w:rsidRDefault="00635EB2" w:rsidP="009A1C0B">
      <w:pPr>
        <w:ind w:firstLine="709"/>
        <w:jc w:val="both"/>
      </w:pPr>
      <w:r w:rsidRPr="003A228C">
        <w:rPr>
          <w:lang w:val="en-US"/>
        </w:rPr>
        <w:t>D</w:t>
      </w:r>
      <w:r w:rsidRPr="003A228C">
        <w:t>)</w:t>
      </w:r>
      <w:r w:rsidRPr="009A1C0B">
        <w:t>все определения</w:t>
      </w:r>
    </w:p>
    <w:p w:rsidR="00635EB2" w:rsidRDefault="00635EB2" w:rsidP="009A1C0B">
      <w:pPr>
        <w:ind w:firstLine="709"/>
        <w:jc w:val="both"/>
      </w:pPr>
    </w:p>
    <w:p w:rsidR="00635EB2" w:rsidRPr="009A1C0B" w:rsidRDefault="00635EB2" w:rsidP="009A1C0B">
      <w:pPr>
        <w:ind w:firstLine="709"/>
        <w:jc w:val="both"/>
      </w:pPr>
      <w:r w:rsidRPr="009A1C0B">
        <w:t>7.Выберите верное определение некоммерческой организации</w:t>
      </w:r>
    </w:p>
    <w:p w:rsidR="00635EB2" w:rsidRPr="009A1C0B" w:rsidRDefault="00635EB2" w:rsidP="009A1C0B">
      <w:pPr>
        <w:ind w:firstLine="709"/>
        <w:jc w:val="both"/>
      </w:pPr>
      <w:r w:rsidRPr="00F73A54">
        <w:t>А)</w:t>
      </w:r>
      <w:r w:rsidRPr="009A1C0B">
        <w:t>это юридическое лицо, для которого получение прибыли и ее распределение между учредителями не выступает в качестве основной цели; получаемая прибыль используется для саморазвития, достижения уставных целей организации</w:t>
      </w:r>
    </w:p>
    <w:p w:rsidR="00635EB2" w:rsidRPr="009A1C0B" w:rsidRDefault="00635EB2" w:rsidP="009A1C0B">
      <w:pPr>
        <w:ind w:firstLine="709"/>
        <w:jc w:val="both"/>
      </w:pPr>
      <w:r w:rsidRPr="00F73A54">
        <w:t>В)</w:t>
      </w:r>
      <w:r w:rsidRPr="009A1C0B">
        <w:t>это юридическое лицо, основной целью которого выступает получение прибыли и ее распределение между учредителями (физическими и юридическими лицами)</w:t>
      </w:r>
    </w:p>
    <w:p w:rsidR="00635EB2" w:rsidRPr="009A1C0B" w:rsidRDefault="00635EB2" w:rsidP="009A1C0B">
      <w:pPr>
        <w:ind w:firstLine="709"/>
        <w:jc w:val="both"/>
      </w:pPr>
      <w:r w:rsidRPr="00F73A54">
        <w:t>С)</w:t>
      </w:r>
      <w:r w:rsidRPr="009A1C0B">
        <w:t>это юридическое лицо, основной целью которого является привлечение крупных денежных средств для осуществления личных проектов учредителей</w:t>
      </w:r>
    </w:p>
    <w:p w:rsidR="00635EB2" w:rsidRDefault="00635EB2" w:rsidP="009A1C0B">
      <w:pPr>
        <w:ind w:firstLine="709"/>
        <w:jc w:val="both"/>
      </w:pPr>
    </w:p>
    <w:p w:rsidR="00635EB2" w:rsidRPr="009A1C0B" w:rsidRDefault="00635EB2" w:rsidP="009A1C0B">
      <w:pPr>
        <w:ind w:firstLine="709"/>
        <w:jc w:val="both"/>
      </w:pPr>
      <w:r w:rsidRPr="009A1C0B">
        <w:t>8.Человек, профессионально осуществляющий организационно-управленческую деятельность это:</w:t>
      </w:r>
    </w:p>
    <w:p w:rsidR="00635EB2" w:rsidRPr="009A1C0B" w:rsidRDefault="00635EB2" w:rsidP="009A1C0B">
      <w:pPr>
        <w:ind w:firstLine="709"/>
        <w:jc w:val="both"/>
      </w:pPr>
      <w:r w:rsidRPr="00F73A54">
        <w:t>А)</w:t>
      </w:r>
      <w:r w:rsidRPr="009A1C0B">
        <w:t>предприниматель</w:t>
      </w:r>
    </w:p>
    <w:p w:rsidR="00635EB2" w:rsidRPr="009A1C0B" w:rsidRDefault="00635EB2" w:rsidP="009A1C0B">
      <w:pPr>
        <w:ind w:firstLine="709"/>
        <w:jc w:val="both"/>
      </w:pPr>
      <w:r w:rsidRPr="00F73A54">
        <w:t>В)</w:t>
      </w:r>
      <w:r w:rsidRPr="009A1C0B">
        <w:t>руководитель</w:t>
      </w:r>
    </w:p>
    <w:p w:rsidR="00635EB2" w:rsidRPr="009A1C0B" w:rsidRDefault="00635EB2" w:rsidP="009A1C0B">
      <w:pPr>
        <w:ind w:firstLine="709"/>
        <w:jc w:val="both"/>
      </w:pPr>
      <w:r w:rsidRPr="00F73A54">
        <w:t>С)</w:t>
      </w:r>
      <w:r w:rsidRPr="009A1C0B">
        <w:t>менеджер</w:t>
      </w:r>
    </w:p>
    <w:p w:rsidR="00635EB2" w:rsidRPr="009A1C0B" w:rsidRDefault="00635EB2" w:rsidP="009A1C0B">
      <w:pPr>
        <w:ind w:firstLine="709"/>
        <w:jc w:val="both"/>
      </w:pPr>
      <w:r w:rsidRPr="003A228C">
        <w:rPr>
          <w:lang w:val="en-US"/>
        </w:rPr>
        <w:t>D</w:t>
      </w:r>
      <w:r w:rsidRPr="003A228C">
        <w:t>)</w:t>
      </w:r>
      <w:r w:rsidRPr="009A1C0B">
        <w:t>бригадир</w:t>
      </w:r>
    </w:p>
    <w:p w:rsidR="00635EB2" w:rsidRPr="009A1C0B" w:rsidRDefault="00635EB2" w:rsidP="009A1C0B">
      <w:pPr>
        <w:ind w:firstLine="709"/>
        <w:jc w:val="both"/>
      </w:pPr>
      <w:r w:rsidRPr="00F73A54">
        <w:t>Е)</w:t>
      </w:r>
      <w:r w:rsidRPr="009A1C0B">
        <w:t>работодатель</w:t>
      </w:r>
    </w:p>
    <w:p w:rsidR="00635EB2" w:rsidRDefault="00635EB2" w:rsidP="009A1C0B">
      <w:pPr>
        <w:ind w:firstLine="709"/>
        <w:jc w:val="both"/>
      </w:pPr>
    </w:p>
    <w:p w:rsidR="00635EB2" w:rsidRPr="009A1C0B" w:rsidRDefault="00635EB2" w:rsidP="009A1C0B">
      <w:pPr>
        <w:ind w:firstLine="709"/>
        <w:jc w:val="both"/>
      </w:pPr>
      <w:r w:rsidRPr="009A1C0B">
        <w:t>9.Минимальное количество учредителей ООО</w:t>
      </w:r>
    </w:p>
    <w:p w:rsidR="00635EB2" w:rsidRPr="009A1C0B" w:rsidRDefault="00635EB2" w:rsidP="009A1C0B">
      <w:pPr>
        <w:ind w:firstLine="709"/>
        <w:jc w:val="both"/>
      </w:pPr>
      <w:r w:rsidRPr="00F73A54">
        <w:t>А)</w:t>
      </w:r>
      <w:r w:rsidRPr="009A1C0B">
        <w:t>5</w:t>
      </w:r>
    </w:p>
    <w:p w:rsidR="00635EB2" w:rsidRPr="009A1C0B" w:rsidRDefault="00635EB2" w:rsidP="009A1C0B">
      <w:pPr>
        <w:ind w:firstLine="709"/>
        <w:jc w:val="both"/>
      </w:pPr>
      <w:r w:rsidRPr="00F73A54">
        <w:t>В)</w:t>
      </w:r>
      <w:r w:rsidRPr="009A1C0B">
        <w:t>10</w:t>
      </w:r>
    </w:p>
    <w:p w:rsidR="00635EB2" w:rsidRPr="009A1C0B" w:rsidRDefault="00635EB2" w:rsidP="009A1C0B">
      <w:pPr>
        <w:ind w:firstLine="709"/>
        <w:jc w:val="both"/>
      </w:pPr>
      <w:r w:rsidRPr="00F73A54">
        <w:t>С)</w:t>
      </w:r>
      <w:r w:rsidRPr="009A1C0B">
        <w:t>1</w:t>
      </w:r>
    </w:p>
    <w:p w:rsidR="00635EB2" w:rsidRPr="009A1C0B" w:rsidRDefault="00635EB2" w:rsidP="009A1C0B">
      <w:pPr>
        <w:ind w:firstLine="709"/>
        <w:jc w:val="both"/>
      </w:pPr>
      <w:r w:rsidRPr="003A228C">
        <w:rPr>
          <w:lang w:val="en-US"/>
        </w:rPr>
        <w:t>D</w:t>
      </w:r>
      <w:r w:rsidRPr="003A228C">
        <w:t>)</w:t>
      </w:r>
      <w:r w:rsidRPr="009A1C0B">
        <w:t>2</w:t>
      </w:r>
    </w:p>
    <w:p w:rsidR="00635EB2" w:rsidRDefault="00635EB2" w:rsidP="009A1C0B">
      <w:pPr>
        <w:ind w:firstLine="709"/>
        <w:jc w:val="both"/>
      </w:pPr>
    </w:p>
    <w:p w:rsidR="00635EB2" w:rsidRPr="009A1C0B" w:rsidRDefault="00635EB2" w:rsidP="009A1C0B">
      <w:pPr>
        <w:ind w:firstLine="709"/>
        <w:jc w:val="both"/>
      </w:pPr>
      <w:r w:rsidRPr="009A1C0B">
        <w:t>10. Сколько участников может состоять в ОАО</w:t>
      </w:r>
    </w:p>
    <w:p w:rsidR="00635EB2" w:rsidRPr="009A1C0B" w:rsidRDefault="00635EB2" w:rsidP="009A1C0B">
      <w:pPr>
        <w:ind w:firstLine="709"/>
        <w:jc w:val="both"/>
      </w:pPr>
      <w:r w:rsidRPr="00F73A54">
        <w:t>А)</w:t>
      </w:r>
      <w:r w:rsidRPr="009A1C0B">
        <w:t>2 участника</w:t>
      </w:r>
    </w:p>
    <w:p w:rsidR="00635EB2" w:rsidRPr="009A1C0B" w:rsidRDefault="00635EB2" w:rsidP="009A1C0B">
      <w:pPr>
        <w:ind w:firstLine="709"/>
        <w:jc w:val="both"/>
      </w:pPr>
      <w:r w:rsidRPr="00F73A54">
        <w:t>В)</w:t>
      </w:r>
      <w:r w:rsidRPr="009A1C0B">
        <w:t>Не менее 5</w:t>
      </w:r>
    </w:p>
    <w:p w:rsidR="00635EB2" w:rsidRPr="009A1C0B" w:rsidRDefault="00635EB2" w:rsidP="009A1C0B">
      <w:pPr>
        <w:ind w:firstLine="709"/>
        <w:jc w:val="both"/>
      </w:pPr>
      <w:r w:rsidRPr="00F73A54">
        <w:t>С)</w:t>
      </w:r>
      <w:r w:rsidRPr="009A1C0B">
        <w:t>Любое</w:t>
      </w:r>
    </w:p>
    <w:p w:rsidR="00635EB2" w:rsidRPr="009A1C0B" w:rsidRDefault="00635EB2" w:rsidP="009A1C0B">
      <w:pPr>
        <w:ind w:firstLine="709"/>
        <w:jc w:val="both"/>
      </w:pPr>
      <w:r w:rsidRPr="003A228C">
        <w:rPr>
          <w:lang w:val="en-US"/>
        </w:rPr>
        <w:t>D</w:t>
      </w:r>
      <w:r w:rsidRPr="003A228C">
        <w:t>)</w:t>
      </w:r>
      <w:r w:rsidRPr="009A1C0B">
        <w:t>Не более 50</w:t>
      </w:r>
    </w:p>
    <w:p w:rsidR="00635EB2" w:rsidRDefault="00635EB2" w:rsidP="009A1C0B">
      <w:pPr>
        <w:ind w:firstLine="709"/>
        <w:jc w:val="both"/>
      </w:pPr>
    </w:p>
    <w:p w:rsidR="00635EB2" w:rsidRPr="009A1C0B" w:rsidRDefault="00635EB2" w:rsidP="009A1C0B">
      <w:pPr>
        <w:ind w:firstLine="709"/>
        <w:jc w:val="both"/>
      </w:pPr>
      <w:r w:rsidRPr="009A1C0B">
        <w:t>11.Что является документом, закрепляющим необходимые условия для реализации коммерческой сделки:</w:t>
      </w:r>
    </w:p>
    <w:p w:rsidR="00635EB2" w:rsidRPr="009A1C0B" w:rsidRDefault="00635EB2" w:rsidP="009A1C0B">
      <w:pPr>
        <w:ind w:firstLine="709"/>
        <w:jc w:val="both"/>
      </w:pPr>
      <w:r w:rsidRPr="00F73A54">
        <w:t>А)</w:t>
      </w:r>
      <w:r w:rsidRPr="009A1C0B">
        <w:t>расчет цены товара</w:t>
      </w:r>
    </w:p>
    <w:p w:rsidR="00635EB2" w:rsidRPr="009A1C0B" w:rsidRDefault="00635EB2" w:rsidP="009A1C0B">
      <w:pPr>
        <w:ind w:firstLine="709"/>
        <w:jc w:val="both"/>
      </w:pPr>
      <w:r w:rsidRPr="00F73A54">
        <w:t>В)</w:t>
      </w:r>
      <w:r w:rsidRPr="009A1C0B">
        <w:t>контракт</w:t>
      </w:r>
    </w:p>
    <w:p w:rsidR="00635EB2" w:rsidRPr="009A1C0B" w:rsidRDefault="00635EB2" w:rsidP="009A1C0B">
      <w:pPr>
        <w:ind w:firstLine="709"/>
        <w:jc w:val="both"/>
      </w:pPr>
      <w:r w:rsidRPr="00F73A54">
        <w:t>С)</w:t>
      </w:r>
      <w:r w:rsidRPr="009A1C0B">
        <w:t>сертификат о качестве товара</w:t>
      </w:r>
    </w:p>
    <w:p w:rsidR="00635EB2" w:rsidRPr="009A1C0B" w:rsidRDefault="00635EB2" w:rsidP="009A1C0B">
      <w:pPr>
        <w:ind w:firstLine="709"/>
        <w:jc w:val="both"/>
      </w:pPr>
      <w:r w:rsidRPr="003A228C">
        <w:rPr>
          <w:lang w:val="en-US"/>
        </w:rPr>
        <w:t>D</w:t>
      </w:r>
      <w:r w:rsidRPr="003A228C">
        <w:t>)</w:t>
      </w:r>
      <w:r w:rsidRPr="009A1C0B">
        <w:t>сертификат об оказании услуг</w:t>
      </w:r>
    </w:p>
    <w:p w:rsidR="00635EB2" w:rsidRPr="009A1C0B" w:rsidRDefault="00635EB2" w:rsidP="009A1C0B">
      <w:pPr>
        <w:ind w:firstLine="709"/>
        <w:jc w:val="both"/>
      </w:pPr>
      <w:r w:rsidRPr="00F73A54">
        <w:t>Е)</w:t>
      </w:r>
      <w:r w:rsidRPr="009A1C0B">
        <w:t>годовой отчет</w:t>
      </w:r>
    </w:p>
    <w:p w:rsidR="00635EB2" w:rsidRDefault="00635EB2" w:rsidP="009A1C0B">
      <w:pPr>
        <w:ind w:firstLine="709"/>
        <w:jc w:val="both"/>
      </w:pPr>
    </w:p>
    <w:p w:rsidR="00635EB2" w:rsidRPr="009A1C0B" w:rsidRDefault="00635EB2" w:rsidP="009A1C0B">
      <w:pPr>
        <w:ind w:firstLine="709"/>
        <w:jc w:val="both"/>
      </w:pPr>
      <w:r w:rsidRPr="009A1C0B">
        <w:t>12.Выберите наиболее полное определение коммерческой сделки:</w:t>
      </w:r>
    </w:p>
    <w:p w:rsidR="00635EB2" w:rsidRPr="009A1C0B" w:rsidRDefault="00635EB2" w:rsidP="009A1C0B">
      <w:pPr>
        <w:ind w:firstLine="709"/>
        <w:jc w:val="both"/>
      </w:pPr>
      <w:r w:rsidRPr="00F73A54">
        <w:t>А)</w:t>
      </w:r>
      <w:r w:rsidRPr="009A1C0B">
        <w:t>соглашение между двумя сторонами, осуществляемое в безналичном виде в соответствии с принятыми условиями</w:t>
      </w:r>
    </w:p>
    <w:p w:rsidR="00635EB2" w:rsidRPr="009A1C0B" w:rsidRDefault="00635EB2" w:rsidP="009A1C0B">
      <w:pPr>
        <w:ind w:firstLine="709"/>
        <w:jc w:val="both"/>
      </w:pPr>
      <w:r w:rsidRPr="00F73A54">
        <w:t>В)</w:t>
      </w:r>
      <w:r w:rsidRPr="009A1C0B">
        <w:t>контракт между несколькими сторонами на поставку товаров без привлечения денежных средств в наличном или безналичном виде</w:t>
      </w:r>
    </w:p>
    <w:p w:rsidR="00635EB2" w:rsidRPr="009A1C0B" w:rsidRDefault="00635EB2" w:rsidP="009A1C0B">
      <w:pPr>
        <w:ind w:firstLine="709"/>
        <w:jc w:val="both"/>
      </w:pPr>
      <w:r w:rsidRPr="00F73A54">
        <w:t>С)</w:t>
      </w:r>
      <w:r w:rsidRPr="009A1C0B">
        <w:t>соглашение между двумя или несколькими сторонами на поставку товаров, выполнение работ или услуг в соответствии с принятыми условиями</w:t>
      </w:r>
    </w:p>
    <w:p w:rsidR="00635EB2" w:rsidRPr="009A1C0B" w:rsidRDefault="00635EB2" w:rsidP="009A1C0B">
      <w:pPr>
        <w:ind w:firstLine="709"/>
        <w:jc w:val="both"/>
      </w:pPr>
      <w:r w:rsidRPr="003A228C">
        <w:rPr>
          <w:lang w:val="en-US"/>
        </w:rPr>
        <w:t>D</w:t>
      </w:r>
      <w:r w:rsidRPr="003A228C">
        <w:t>)</w:t>
      </w:r>
      <w:r w:rsidRPr="009A1C0B">
        <w:t>соглашение между двумя сторонами об изготовлении продукции</w:t>
      </w:r>
    </w:p>
    <w:p w:rsidR="00635EB2" w:rsidRPr="009A1C0B" w:rsidRDefault="00635EB2" w:rsidP="009A1C0B">
      <w:pPr>
        <w:ind w:firstLine="709"/>
        <w:jc w:val="both"/>
      </w:pPr>
      <w:r w:rsidRPr="00F73A54">
        <w:t>Е)</w:t>
      </w:r>
      <w:r w:rsidRPr="009A1C0B">
        <w:t>индивидуальный трудовой договор</w:t>
      </w:r>
    </w:p>
    <w:p w:rsidR="00635EB2" w:rsidRDefault="00635EB2" w:rsidP="009A1C0B">
      <w:pPr>
        <w:ind w:firstLine="709"/>
        <w:jc w:val="both"/>
      </w:pPr>
    </w:p>
    <w:p w:rsidR="00635EB2" w:rsidRPr="009A1C0B" w:rsidRDefault="00635EB2" w:rsidP="009A1C0B">
      <w:pPr>
        <w:ind w:firstLine="709"/>
        <w:jc w:val="both"/>
      </w:pPr>
      <w:r w:rsidRPr="009A1C0B">
        <w:t>13. Какой документ является основным для создания предприятия</w:t>
      </w:r>
    </w:p>
    <w:p w:rsidR="00635EB2" w:rsidRPr="009A1C0B" w:rsidRDefault="00635EB2" w:rsidP="009A1C0B">
      <w:pPr>
        <w:ind w:firstLine="709"/>
        <w:jc w:val="both"/>
      </w:pPr>
      <w:r w:rsidRPr="00F73A54">
        <w:t>А)</w:t>
      </w:r>
      <w:r w:rsidRPr="009A1C0B">
        <w:t>учредительный договор</w:t>
      </w:r>
    </w:p>
    <w:p w:rsidR="00635EB2" w:rsidRPr="009A1C0B" w:rsidRDefault="00635EB2" w:rsidP="009A1C0B">
      <w:pPr>
        <w:ind w:firstLine="709"/>
        <w:jc w:val="both"/>
      </w:pPr>
      <w:r w:rsidRPr="00F73A54">
        <w:t>В)</w:t>
      </w:r>
      <w:r w:rsidRPr="009A1C0B">
        <w:t>справка о наличии уставного фонда</w:t>
      </w:r>
    </w:p>
    <w:p w:rsidR="00635EB2" w:rsidRPr="009A1C0B" w:rsidRDefault="00635EB2" w:rsidP="009A1C0B">
      <w:pPr>
        <w:ind w:firstLine="709"/>
        <w:jc w:val="both"/>
      </w:pPr>
      <w:r w:rsidRPr="00F73A54">
        <w:t>С)</w:t>
      </w:r>
      <w:r w:rsidRPr="009A1C0B">
        <w:t>устав предприятия</w:t>
      </w:r>
    </w:p>
    <w:p w:rsidR="00635EB2" w:rsidRDefault="00635EB2" w:rsidP="009A1C0B">
      <w:pPr>
        <w:ind w:firstLine="709"/>
        <w:jc w:val="both"/>
      </w:pPr>
    </w:p>
    <w:p w:rsidR="00635EB2" w:rsidRPr="009A1C0B" w:rsidRDefault="00635EB2" w:rsidP="009A1C0B">
      <w:pPr>
        <w:ind w:firstLine="709"/>
        <w:jc w:val="both"/>
      </w:pPr>
      <w:r w:rsidRPr="009A1C0B">
        <w:t>14. Отличительной чертой индивидуального предпринимателя является</w:t>
      </w:r>
    </w:p>
    <w:p w:rsidR="00635EB2" w:rsidRPr="009A1C0B" w:rsidRDefault="00635EB2" w:rsidP="009A1C0B">
      <w:pPr>
        <w:ind w:firstLine="709"/>
        <w:jc w:val="both"/>
      </w:pPr>
      <w:r w:rsidRPr="00F73A54">
        <w:t>А)</w:t>
      </w:r>
      <w:r w:rsidRPr="009A1C0B">
        <w:t>имущественная ответственность лишь в пределах внесенного пая</w:t>
      </w:r>
    </w:p>
    <w:p w:rsidR="00635EB2" w:rsidRPr="009A1C0B" w:rsidRDefault="00635EB2" w:rsidP="009A1C0B">
      <w:pPr>
        <w:ind w:firstLine="709"/>
        <w:jc w:val="both"/>
      </w:pPr>
      <w:r w:rsidRPr="00F73A54">
        <w:t>В)</w:t>
      </w:r>
      <w:r w:rsidRPr="009A1C0B">
        <w:t>обязанность представления устава предприятия и внесения вклада на расчетный счет</w:t>
      </w:r>
    </w:p>
    <w:p w:rsidR="00635EB2" w:rsidRPr="009A1C0B" w:rsidRDefault="00635EB2" w:rsidP="009A1C0B">
      <w:pPr>
        <w:ind w:firstLine="709"/>
        <w:jc w:val="both"/>
      </w:pPr>
      <w:r w:rsidRPr="00F73A54">
        <w:t>С)</w:t>
      </w:r>
      <w:r w:rsidRPr="009A1C0B">
        <w:t>ответственность по обязательствам всем принадлежащим имуществом</w:t>
      </w:r>
    </w:p>
    <w:p w:rsidR="00635EB2" w:rsidRDefault="00635EB2" w:rsidP="009A1C0B">
      <w:pPr>
        <w:ind w:firstLine="709"/>
        <w:jc w:val="both"/>
      </w:pPr>
    </w:p>
    <w:p w:rsidR="00635EB2" w:rsidRPr="009A1C0B" w:rsidRDefault="00635EB2" w:rsidP="009A1C0B">
      <w:pPr>
        <w:ind w:firstLine="709"/>
        <w:jc w:val="both"/>
      </w:pPr>
      <w:r w:rsidRPr="009A1C0B">
        <w:t>15. Решение о регистрации или отказе в регистрации предприятия должно быть принято не позднее чем</w:t>
      </w:r>
    </w:p>
    <w:p w:rsidR="00635EB2" w:rsidRPr="009A1C0B" w:rsidRDefault="00635EB2" w:rsidP="009A1C0B">
      <w:pPr>
        <w:ind w:firstLine="709"/>
        <w:jc w:val="both"/>
      </w:pPr>
      <w:r w:rsidRPr="00F73A54">
        <w:t xml:space="preserve">А) </w:t>
      </w:r>
      <w:r w:rsidRPr="009A1C0B">
        <w:t>в месячный срок</w:t>
      </w:r>
    </w:p>
    <w:p w:rsidR="00635EB2" w:rsidRPr="009A1C0B" w:rsidRDefault="00635EB2" w:rsidP="009A1C0B">
      <w:pPr>
        <w:ind w:firstLine="709"/>
        <w:jc w:val="both"/>
      </w:pPr>
      <w:r w:rsidRPr="00F73A54">
        <w:t>В)</w:t>
      </w:r>
      <w:r w:rsidRPr="009A1C0B">
        <w:t>в течении 30 дней</w:t>
      </w:r>
    </w:p>
    <w:p w:rsidR="00635EB2" w:rsidRPr="009A1C0B" w:rsidRDefault="00635EB2" w:rsidP="009A1C0B">
      <w:pPr>
        <w:ind w:firstLine="709"/>
        <w:jc w:val="both"/>
      </w:pPr>
      <w:r w:rsidRPr="00F73A54">
        <w:t xml:space="preserve">С) </w:t>
      </w:r>
      <w:r w:rsidRPr="009A1C0B">
        <w:t>в 15-ти дневный срок</w:t>
      </w:r>
    </w:p>
    <w:p w:rsidR="00635EB2" w:rsidRPr="009A1C0B" w:rsidRDefault="00635EB2" w:rsidP="003A228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pPr>
      <w:r w:rsidRPr="003A228C">
        <w:rPr>
          <w:rFonts w:ascii="Times New Roman" w:hAnsi="Times New Roman"/>
          <w:sz w:val="24"/>
          <w:lang w:val="en-US"/>
        </w:rPr>
        <w:t>D</w:t>
      </w:r>
      <w:r w:rsidRPr="003A228C">
        <w:rPr>
          <w:rFonts w:ascii="Times New Roman" w:hAnsi="Times New Roman"/>
          <w:sz w:val="24"/>
        </w:rPr>
        <w:t>)в 45-ти дневный срок</w:t>
      </w:r>
    </w:p>
    <w:p w:rsidR="00635EB2" w:rsidRDefault="00635EB2" w:rsidP="009A1C0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sz w:val="24"/>
        </w:rPr>
      </w:pPr>
    </w:p>
    <w:p w:rsidR="00635EB2" w:rsidRPr="00F73A54" w:rsidRDefault="00635EB2" w:rsidP="009A1C0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635EB2" w:rsidRPr="00F73A54" w:rsidRDefault="00635EB2" w:rsidP="009A1C0B">
      <w:pPr>
        <w:ind w:firstLine="709"/>
        <w:jc w:val="both"/>
      </w:pPr>
      <w:r w:rsidRPr="00F73A54">
        <w:t>А) затраты в процессе производства продукции на материалы, зарплату, амортизацию и производственные расходы;</w:t>
      </w:r>
    </w:p>
    <w:p w:rsidR="00635EB2" w:rsidRPr="00F73A54" w:rsidRDefault="00635EB2" w:rsidP="009A1C0B">
      <w:pPr>
        <w:ind w:firstLine="709"/>
        <w:jc w:val="both"/>
      </w:pPr>
      <w:r w:rsidRPr="00F73A54">
        <w:t>В) затраты предприятия на производство продукции;</w:t>
      </w:r>
    </w:p>
    <w:p w:rsidR="00635EB2" w:rsidRPr="00F73A54" w:rsidRDefault="00635EB2" w:rsidP="009A1C0B">
      <w:pPr>
        <w:ind w:firstLine="709"/>
        <w:jc w:val="both"/>
      </w:pPr>
      <w:r w:rsidRPr="00F73A54">
        <w:t>С) затраты предприятия на производство  и реализацию продукции;</w:t>
      </w:r>
    </w:p>
    <w:p w:rsidR="00635EB2" w:rsidRPr="00F73A54" w:rsidRDefault="00635EB2" w:rsidP="009A1C0B">
      <w:pPr>
        <w:ind w:firstLine="709"/>
        <w:jc w:val="both"/>
      </w:pPr>
      <w:r w:rsidRPr="00F73A54">
        <w:rPr>
          <w:lang w:val="en-US"/>
        </w:rPr>
        <w:t>D</w:t>
      </w:r>
      <w:r w:rsidRPr="00F73A54">
        <w:t>) затраты на зарплату и материалы;</w:t>
      </w:r>
    </w:p>
    <w:p w:rsidR="00635EB2" w:rsidRPr="00F73A54" w:rsidRDefault="00635EB2" w:rsidP="009A1C0B">
      <w:pPr>
        <w:ind w:firstLine="709"/>
        <w:jc w:val="both"/>
      </w:pPr>
      <w:r w:rsidRPr="00F73A54">
        <w:t>Е) затраты на сбыт готовой продукции.</w:t>
      </w:r>
    </w:p>
    <w:p w:rsidR="00635EB2" w:rsidRDefault="00635EB2" w:rsidP="009A1C0B">
      <w:pPr>
        <w:ind w:firstLine="709"/>
        <w:jc w:val="both"/>
      </w:pPr>
    </w:p>
    <w:p w:rsidR="00635EB2" w:rsidRPr="00F73A54" w:rsidRDefault="00635EB2" w:rsidP="009A1C0B">
      <w:pPr>
        <w:ind w:firstLine="709"/>
        <w:jc w:val="both"/>
      </w:pPr>
      <w:r w:rsidRPr="00F73A54">
        <w:t>17.Укажите затраты, выделяемые по способу их отнесения на себестоимость:</w:t>
      </w:r>
    </w:p>
    <w:p w:rsidR="00635EB2" w:rsidRPr="00F73A54" w:rsidRDefault="00635EB2" w:rsidP="009A1C0B">
      <w:pPr>
        <w:ind w:firstLine="709"/>
        <w:jc w:val="both"/>
      </w:pPr>
      <w:r w:rsidRPr="00F73A54">
        <w:t>А) прямые и косвенные;</w:t>
      </w:r>
    </w:p>
    <w:p w:rsidR="00635EB2" w:rsidRPr="00F73A54" w:rsidRDefault="00635EB2" w:rsidP="009A1C0B">
      <w:pPr>
        <w:ind w:firstLine="709"/>
        <w:jc w:val="both"/>
      </w:pPr>
      <w:r w:rsidRPr="00F73A54">
        <w:t>В) прямые и основные;</w:t>
      </w:r>
    </w:p>
    <w:p w:rsidR="00635EB2" w:rsidRPr="00F73A54" w:rsidRDefault="00635EB2" w:rsidP="009A1C0B">
      <w:pPr>
        <w:ind w:firstLine="709"/>
        <w:jc w:val="both"/>
      </w:pPr>
      <w:r w:rsidRPr="00F73A54">
        <w:t>С) косвенные и накладные;</w:t>
      </w:r>
    </w:p>
    <w:p w:rsidR="00635EB2" w:rsidRPr="00F73A54" w:rsidRDefault="00635EB2" w:rsidP="009A1C0B">
      <w:pPr>
        <w:ind w:firstLine="709"/>
        <w:jc w:val="both"/>
      </w:pPr>
      <w:r w:rsidRPr="00F73A54">
        <w:rPr>
          <w:lang w:val="en-US"/>
        </w:rPr>
        <w:t>D</w:t>
      </w:r>
      <w:r w:rsidRPr="00F73A54">
        <w:t>) прямые и условно-постоянные;</w:t>
      </w:r>
    </w:p>
    <w:p w:rsidR="00635EB2" w:rsidRPr="00F73A54" w:rsidRDefault="00635EB2" w:rsidP="009A1C0B">
      <w:pPr>
        <w:ind w:firstLine="709"/>
        <w:jc w:val="both"/>
      </w:pPr>
      <w:r w:rsidRPr="00F73A54">
        <w:t>Е) переменные и косвенные.</w:t>
      </w:r>
    </w:p>
    <w:p w:rsidR="00635EB2" w:rsidRDefault="00635EB2" w:rsidP="009A1C0B">
      <w:pPr>
        <w:ind w:firstLine="709"/>
        <w:jc w:val="both"/>
      </w:pPr>
    </w:p>
    <w:p w:rsidR="00635EB2" w:rsidRPr="00F73A54" w:rsidRDefault="00635EB2" w:rsidP="009A1C0B">
      <w:pPr>
        <w:ind w:firstLine="709"/>
        <w:jc w:val="both"/>
      </w:pPr>
      <w:r w:rsidRPr="00F73A54">
        <w:t>18. Постоянные издержки фирмы - это:</w:t>
      </w:r>
    </w:p>
    <w:p w:rsidR="00635EB2" w:rsidRPr="00F73A54" w:rsidRDefault="00635EB2" w:rsidP="009A1C0B">
      <w:pPr>
        <w:ind w:firstLine="709"/>
        <w:jc w:val="both"/>
      </w:pPr>
      <w:r w:rsidRPr="00F73A54">
        <w:t>А) затраты на ресурсы по ценам, действовавшим в момент их приобретения;</w:t>
      </w:r>
    </w:p>
    <w:p w:rsidR="00635EB2" w:rsidRPr="00F73A54" w:rsidRDefault="00635EB2" w:rsidP="009A1C0B">
      <w:pPr>
        <w:ind w:firstLine="709"/>
        <w:jc w:val="both"/>
      </w:pPr>
      <w:r w:rsidRPr="00F73A54">
        <w:t>В) минимальные издержки производства любого объема при наиболее благоприятных условиях производства;</w:t>
      </w:r>
    </w:p>
    <w:p w:rsidR="00635EB2" w:rsidRPr="00F73A54" w:rsidRDefault="00635EB2" w:rsidP="009A1C0B">
      <w:pPr>
        <w:ind w:firstLine="709"/>
        <w:jc w:val="both"/>
      </w:pPr>
      <w:r w:rsidRPr="00F73A54">
        <w:t>С) издержки, которые несет фирма даже в том случае, если продукция не производится;</w:t>
      </w:r>
    </w:p>
    <w:p w:rsidR="00635EB2" w:rsidRPr="00F73A54" w:rsidRDefault="00635EB2" w:rsidP="009A1C0B">
      <w:pPr>
        <w:ind w:firstLine="709"/>
        <w:jc w:val="both"/>
      </w:pPr>
      <w:r w:rsidRPr="00F73A54">
        <w:rPr>
          <w:lang w:val="en-US"/>
        </w:rPr>
        <w:t>D</w:t>
      </w:r>
      <w:r w:rsidRPr="00F73A54">
        <w:t>) неявные издержки;</w:t>
      </w:r>
    </w:p>
    <w:p w:rsidR="00635EB2" w:rsidRPr="00F73A54" w:rsidRDefault="00635EB2" w:rsidP="009A1C0B">
      <w:pPr>
        <w:ind w:firstLine="709"/>
        <w:jc w:val="both"/>
      </w:pPr>
      <w:r w:rsidRPr="00F73A54">
        <w:t>Е) налоговые платежи.</w:t>
      </w:r>
    </w:p>
    <w:p w:rsidR="00635EB2" w:rsidRDefault="00635EB2" w:rsidP="009A1C0B">
      <w:pPr>
        <w:tabs>
          <w:tab w:val="left" w:pos="720"/>
        </w:tabs>
        <w:ind w:firstLine="709"/>
        <w:jc w:val="both"/>
      </w:pPr>
    </w:p>
    <w:p w:rsidR="00635EB2" w:rsidRPr="00F73A54" w:rsidRDefault="00635EB2" w:rsidP="009A1C0B">
      <w:pPr>
        <w:tabs>
          <w:tab w:val="left" w:pos="720"/>
        </w:tabs>
        <w:ind w:firstLine="709"/>
        <w:jc w:val="both"/>
      </w:pPr>
      <w:r w:rsidRPr="00F73A54">
        <w:t>19. Субъектами государственного регулирования экономики являются:</w:t>
      </w:r>
    </w:p>
    <w:p w:rsidR="00635EB2" w:rsidRPr="00F73A54" w:rsidRDefault="00635EB2" w:rsidP="009A1C0B">
      <w:pPr>
        <w:ind w:firstLine="709"/>
        <w:jc w:val="both"/>
      </w:pPr>
      <w:r w:rsidRPr="00F73A54">
        <w:t>А) носители хозяйственных интересов;</w:t>
      </w:r>
    </w:p>
    <w:p w:rsidR="00635EB2" w:rsidRPr="00F73A54" w:rsidRDefault="00635EB2" w:rsidP="009A1C0B">
      <w:pPr>
        <w:ind w:firstLine="709"/>
        <w:jc w:val="both"/>
      </w:pPr>
      <w:r w:rsidRPr="00F73A54">
        <w:t>В) только государственные институты и учреждения;</w:t>
      </w:r>
    </w:p>
    <w:p w:rsidR="00635EB2" w:rsidRPr="00F73A54" w:rsidRDefault="00635EB2" w:rsidP="009A1C0B">
      <w:pPr>
        <w:ind w:firstLine="709"/>
        <w:jc w:val="both"/>
      </w:pPr>
      <w:r w:rsidRPr="00F73A54">
        <w:t>С) выразители хозяйственных интересов;</w:t>
      </w:r>
    </w:p>
    <w:p w:rsidR="00635EB2" w:rsidRPr="00F73A54" w:rsidRDefault="00635EB2" w:rsidP="009A1C0B">
      <w:pPr>
        <w:ind w:firstLine="709"/>
        <w:jc w:val="both"/>
      </w:pPr>
      <w:r w:rsidRPr="00F73A54">
        <w:rPr>
          <w:lang w:val="en-US"/>
        </w:rPr>
        <w:t>D</w:t>
      </w:r>
      <w:r w:rsidRPr="00F73A54">
        <w:t>) исполнители хозяйственных интересов;</w:t>
      </w:r>
    </w:p>
    <w:p w:rsidR="00635EB2" w:rsidRPr="00F73A54" w:rsidRDefault="00635EB2" w:rsidP="009A1C0B">
      <w:pPr>
        <w:ind w:firstLine="709"/>
        <w:jc w:val="both"/>
      </w:pPr>
      <w:r w:rsidRPr="00F73A54">
        <w:t>Е) выразители, носители и исполнители хозяйственных интересов.</w:t>
      </w:r>
    </w:p>
    <w:p w:rsidR="00635EB2" w:rsidRDefault="00635EB2" w:rsidP="009A1C0B">
      <w:pPr>
        <w:ind w:firstLine="709"/>
        <w:jc w:val="both"/>
      </w:pPr>
    </w:p>
    <w:p w:rsidR="00635EB2" w:rsidRPr="00F73A54" w:rsidRDefault="00635EB2" w:rsidP="009A1C0B">
      <w:pPr>
        <w:ind w:firstLine="709"/>
        <w:jc w:val="both"/>
      </w:pPr>
      <w:r w:rsidRPr="00F73A54">
        <w:t>20. Инвестиции -  это:</w:t>
      </w:r>
    </w:p>
    <w:p w:rsidR="00635EB2" w:rsidRPr="00F73A54" w:rsidRDefault="00635EB2" w:rsidP="009A1C0B">
      <w:pPr>
        <w:ind w:firstLine="709"/>
        <w:jc w:val="both"/>
      </w:pPr>
      <w:r w:rsidRPr="00F73A54">
        <w:t>А) валовые капитальные вложения, под которыми понимаются все затраты на  воспроизводство основного и оборотного капитала;</w:t>
      </w:r>
    </w:p>
    <w:p w:rsidR="00635EB2" w:rsidRPr="00F73A54" w:rsidRDefault="00635EB2" w:rsidP="009A1C0B">
      <w:pPr>
        <w:ind w:firstLine="709"/>
        <w:jc w:val="both"/>
      </w:pPr>
      <w:r w:rsidRPr="00F73A54">
        <w:t>В) мероприятия, предусматривающие контроль за достижением задач в процессе эксплуатации объекта;</w:t>
      </w:r>
    </w:p>
    <w:p w:rsidR="00635EB2" w:rsidRPr="00F73A54" w:rsidRDefault="00635EB2" w:rsidP="009A1C0B">
      <w:pPr>
        <w:ind w:firstLine="709"/>
        <w:jc w:val="both"/>
      </w:pPr>
      <w:r w:rsidRPr="00F73A54">
        <w:t>С) основной документ, в котором дается оценка эффективности инвестиционных решений;</w:t>
      </w:r>
    </w:p>
    <w:p w:rsidR="00635EB2" w:rsidRPr="00F73A54" w:rsidRDefault="00635EB2" w:rsidP="009A1C0B">
      <w:pPr>
        <w:pStyle w:val="BodyText"/>
        <w:spacing w:after="0"/>
        <w:ind w:firstLine="709"/>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635EB2" w:rsidRPr="00F73A54" w:rsidRDefault="00635EB2" w:rsidP="009A1C0B">
      <w:pPr>
        <w:ind w:firstLine="709"/>
        <w:jc w:val="both"/>
      </w:pPr>
      <w:r w:rsidRPr="00F73A54">
        <w:t>Е) вложения капитала в имущественные ценности в целях достижения социального эффекта.</w:t>
      </w:r>
    </w:p>
    <w:p w:rsidR="00635EB2" w:rsidRDefault="00635EB2" w:rsidP="009A1C0B">
      <w:pPr>
        <w:ind w:firstLine="709"/>
        <w:jc w:val="both"/>
      </w:pPr>
    </w:p>
    <w:p w:rsidR="00635EB2" w:rsidRPr="00F73A54" w:rsidRDefault="00635EB2" w:rsidP="009A1C0B">
      <w:pPr>
        <w:ind w:firstLine="709"/>
        <w:jc w:val="both"/>
      </w:pPr>
      <w:r w:rsidRPr="00F73A54">
        <w:t>21. Инвестиционная деятельность предприятия – это:</w:t>
      </w:r>
    </w:p>
    <w:p w:rsidR="00635EB2" w:rsidRPr="00F73A54" w:rsidRDefault="00635EB2" w:rsidP="009A1C0B">
      <w:pPr>
        <w:ind w:firstLine="709"/>
        <w:jc w:val="both"/>
      </w:pPr>
      <w:r w:rsidRPr="00F73A54">
        <w:t>А) совокупность действий юридических и физических лиц по реализации инвестиций;</w:t>
      </w:r>
    </w:p>
    <w:p w:rsidR="00635EB2" w:rsidRPr="00F73A54" w:rsidRDefault="00635EB2" w:rsidP="009A1C0B">
      <w:pPr>
        <w:ind w:firstLine="709"/>
        <w:jc w:val="both"/>
      </w:pPr>
      <w:r w:rsidRPr="00F73A54">
        <w:t>В) долгосрочное инвестиционное планирование;</w:t>
      </w:r>
    </w:p>
    <w:p w:rsidR="00635EB2" w:rsidRPr="00F73A54" w:rsidRDefault="00635EB2" w:rsidP="009A1C0B">
      <w:pPr>
        <w:ind w:firstLine="709"/>
        <w:jc w:val="both"/>
      </w:pPr>
      <w:r w:rsidRPr="00F73A54">
        <w:t>С) главная форма реализации экономической стратегии предприятия;</w:t>
      </w:r>
    </w:p>
    <w:p w:rsidR="00635EB2" w:rsidRPr="00F73A54" w:rsidRDefault="00635EB2" w:rsidP="009A1C0B">
      <w:pPr>
        <w:ind w:firstLine="709"/>
        <w:jc w:val="both"/>
      </w:pPr>
      <w:r w:rsidRPr="00F73A54">
        <w:rPr>
          <w:lang w:val="en-US"/>
        </w:rPr>
        <w:t>D</w:t>
      </w:r>
      <w:r w:rsidRPr="00F73A54">
        <w:t>) оценка инвестиционной привлекательности отдельных отраслей экономики;</w:t>
      </w:r>
    </w:p>
    <w:p w:rsidR="00635EB2" w:rsidRPr="00F73A54" w:rsidRDefault="00635EB2" w:rsidP="009A1C0B">
      <w:pPr>
        <w:ind w:firstLine="709"/>
        <w:jc w:val="both"/>
      </w:pPr>
      <w:r w:rsidRPr="00F73A54">
        <w:t>Е) все ответы верные</w:t>
      </w:r>
    </w:p>
    <w:p w:rsidR="00635EB2" w:rsidRDefault="00635EB2" w:rsidP="009A1C0B">
      <w:pPr>
        <w:shd w:val="clear" w:color="auto" w:fill="FFFFFF"/>
        <w:tabs>
          <w:tab w:val="left" w:pos="240"/>
          <w:tab w:val="left" w:pos="9360"/>
        </w:tabs>
        <w:ind w:firstLine="709"/>
        <w:jc w:val="both"/>
        <w:rPr>
          <w:spacing w:val="1"/>
        </w:rPr>
      </w:pPr>
    </w:p>
    <w:p w:rsidR="00635EB2" w:rsidRDefault="00635EB2" w:rsidP="009A1C0B">
      <w:pPr>
        <w:shd w:val="clear" w:color="auto" w:fill="FFFFFF"/>
        <w:tabs>
          <w:tab w:val="left" w:pos="240"/>
          <w:tab w:val="left" w:pos="9360"/>
        </w:tabs>
        <w:ind w:firstLine="709"/>
        <w:jc w:val="both"/>
        <w:rPr>
          <w:spacing w:val="1"/>
        </w:rPr>
      </w:pPr>
      <w:r w:rsidRPr="00F73A54">
        <w:rPr>
          <w:spacing w:val="1"/>
        </w:rPr>
        <w:t>22. Функции финансов предприятий:</w:t>
      </w:r>
    </w:p>
    <w:p w:rsidR="00635EB2" w:rsidRPr="00F73A54" w:rsidRDefault="00635EB2" w:rsidP="009A1C0B">
      <w:pPr>
        <w:shd w:val="clear" w:color="auto" w:fill="FFFFFF"/>
        <w:tabs>
          <w:tab w:val="left" w:pos="240"/>
          <w:tab w:val="left" w:pos="9360"/>
        </w:tabs>
        <w:ind w:firstLine="709"/>
        <w:jc w:val="both"/>
      </w:pPr>
      <w:r w:rsidRPr="00F73A54">
        <w:rPr>
          <w:spacing w:val="4"/>
        </w:rPr>
        <w:t>А) контрольная;</w:t>
      </w:r>
    </w:p>
    <w:p w:rsidR="00635EB2" w:rsidRPr="00F73A54" w:rsidRDefault="00635EB2" w:rsidP="009A1C0B">
      <w:pPr>
        <w:shd w:val="clear" w:color="auto" w:fill="FFFFFF"/>
        <w:spacing w:line="278" w:lineRule="exact"/>
        <w:ind w:firstLine="709"/>
        <w:jc w:val="both"/>
      </w:pPr>
      <w:r w:rsidRPr="00F73A54">
        <w:rPr>
          <w:spacing w:val="3"/>
        </w:rPr>
        <w:t>В) распределительная;</w:t>
      </w:r>
    </w:p>
    <w:p w:rsidR="00635EB2" w:rsidRPr="00F73A54" w:rsidRDefault="00635EB2" w:rsidP="009A1C0B">
      <w:pPr>
        <w:shd w:val="clear" w:color="auto" w:fill="FFFFFF"/>
        <w:spacing w:line="278" w:lineRule="exact"/>
        <w:ind w:firstLine="709"/>
        <w:jc w:val="both"/>
      </w:pPr>
      <w:r w:rsidRPr="00F73A54">
        <w:t>С) стимулирующая;</w:t>
      </w:r>
    </w:p>
    <w:p w:rsidR="00635EB2" w:rsidRPr="001F764D" w:rsidRDefault="00635EB2" w:rsidP="009A1C0B">
      <w:pPr>
        <w:pStyle w:val="Heading2"/>
        <w:spacing w:before="0" w:after="0"/>
        <w:ind w:firstLine="709"/>
        <w:jc w:val="both"/>
        <w:rPr>
          <w:rFonts w:ascii="Times New Roman" w:hAnsi="Times New Roman"/>
          <w:b w:val="0"/>
          <w:i w:val="0"/>
          <w:sz w:val="24"/>
          <w:szCs w:val="24"/>
        </w:rPr>
      </w:pPr>
      <w:r w:rsidRPr="00F73A54">
        <w:rPr>
          <w:rFonts w:ascii="Times New Roman" w:hAnsi="Times New Roman"/>
          <w:b w:val="0"/>
          <w:sz w:val="24"/>
          <w:szCs w:val="24"/>
          <w:lang w:val="en-US"/>
        </w:rPr>
        <w:t>D</w:t>
      </w:r>
      <w:r w:rsidRPr="00F73A54">
        <w:rPr>
          <w:rFonts w:ascii="Times New Roman" w:hAnsi="Times New Roman"/>
          <w:b w:val="0"/>
          <w:sz w:val="24"/>
          <w:szCs w:val="24"/>
        </w:rPr>
        <w:t xml:space="preserve">) </w:t>
      </w:r>
      <w:r w:rsidRPr="001F764D">
        <w:rPr>
          <w:rFonts w:ascii="Times New Roman" w:hAnsi="Times New Roman"/>
          <w:b w:val="0"/>
          <w:i w:val="0"/>
          <w:sz w:val="24"/>
          <w:szCs w:val="24"/>
        </w:rPr>
        <w:t>контрольная и распределительная;</w:t>
      </w:r>
    </w:p>
    <w:p w:rsidR="00635EB2" w:rsidRPr="00F73A54" w:rsidRDefault="00635EB2" w:rsidP="009A1C0B">
      <w:pPr>
        <w:shd w:val="clear" w:color="auto" w:fill="FFFFFF"/>
        <w:spacing w:line="278" w:lineRule="exact"/>
        <w:ind w:firstLine="709"/>
        <w:jc w:val="both"/>
      </w:pPr>
      <w:r w:rsidRPr="00F73A54">
        <w:t>Е) учетная.</w:t>
      </w:r>
    </w:p>
    <w:p w:rsidR="00635EB2" w:rsidRDefault="00635EB2" w:rsidP="009A1C0B">
      <w:pPr>
        <w:ind w:firstLine="709"/>
        <w:jc w:val="both"/>
      </w:pPr>
    </w:p>
    <w:p w:rsidR="00635EB2" w:rsidRPr="00F73A54" w:rsidRDefault="00635EB2" w:rsidP="009A1C0B">
      <w:pPr>
        <w:ind w:firstLine="709"/>
        <w:jc w:val="both"/>
      </w:pPr>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635EB2" w:rsidRPr="00F73A54" w:rsidRDefault="00635EB2" w:rsidP="009A1C0B">
      <w:pPr>
        <w:ind w:firstLine="709"/>
        <w:jc w:val="both"/>
        <w:rPr>
          <w:spacing w:val="3"/>
        </w:rPr>
      </w:pPr>
      <w:r w:rsidRPr="00F73A54">
        <w:rPr>
          <w:spacing w:val="3"/>
        </w:rPr>
        <w:t xml:space="preserve">А) финансы предприятий; </w:t>
      </w:r>
    </w:p>
    <w:p w:rsidR="00635EB2" w:rsidRPr="00F73A54" w:rsidRDefault="00635EB2" w:rsidP="009A1C0B">
      <w:pPr>
        <w:ind w:firstLine="709"/>
        <w:jc w:val="both"/>
      </w:pPr>
      <w:r w:rsidRPr="00F73A54">
        <w:t>В) финансовые ресурсы предприятий;</w:t>
      </w:r>
    </w:p>
    <w:p w:rsidR="00635EB2" w:rsidRPr="00F73A54" w:rsidRDefault="00635EB2" w:rsidP="009A1C0B">
      <w:pPr>
        <w:ind w:firstLine="709"/>
        <w:jc w:val="both"/>
        <w:rPr>
          <w:spacing w:val="-2"/>
        </w:rPr>
      </w:pPr>
      <w:r w:rsidRPr="00F73A54">
        <w:rPr>
          <w:spacing w:val="-2"/>
        </w:rPr>
        <w:t>С) амортизационные отчисления;</w:t>
      </w:r>
    </w:p>
    <w:p w:rsidR="00635EB2" w:rsidRPr="00F73A54" w:rsidRDefault="00635EB2" w:rsidP="009A1C0B">
      <w:pPr>
        <w:ind w:firstLine="709"/>
        <w:jc w:val="both"/>
      </w:pPr>
      <w:r w:rsidRPr="00F73A54">
        <w:rPr>
          <w:lang w:val="en-US"/>
        </w:rPr>
        <w:t>D</w:t>
      </w:r>
      <w:r w:rsidRPr="00F73A54">
        <w:t>) фонды денежных средств;</w:t>
      </w:r>
    </w:p>
    <w:p w:rsidR="00635EB2" w:rsidRPr="00F73A54" w:rsidRDefault="00635EB2" w:rsidP="009A1C0B">
      <w:pPr>
        <w:ind w:firstLine="709"/>
        <w:jc w:val="both"/>
      </w:pPr>
      <w:r w:rsidRPr="00F73A54">
        <w:t>Е) ценные бумаги.</w:t>
      </w:r>
    </w:p>
    <w:p w:rsidR="00635EB2" w:rsidRDefault="00635EB2" w:rsidP="009A1C0B">
      <w:pPr>
        <w:widowControl w:val="0"/>
        <w:ind w:firstLine="709"/>
        <w:jc w:val="both"/>
      </w:pPr>
    </w:p>
    <w:p w:rsidR="00635EB2" w:rsidRPr="00F73A54" w:rsidRDefault="00635EB2" w:rsidP="009A1C0B">
      <w:pPr>
        <w:widowControl w:val="0"/>
        <w:ind w:firstLine="709"/>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635EB2" w:rsidRPr="00F73A54" w:rsidRDefault="00635EB2" w:rsidP="009A1C0B">
      <w:pPr>
        <w:widowControl w:val="0"/>
        <w:ind w:firstLine="709"/>
        <w:jc w:val="both"/>
      </w:pPr>
      <w:r w:rsidRPr="00F73A54">
        <w:rPr>
          <w:lang w:val="en-US"/>
        </w:rPr>
        <w:t>A</w:t>
      </w:r>
      <w:r w:rsidRPr="00F73A54">
        <w:t>) полным;</w:t>
      </w:r>
    </w:p>
    <w:p w:rsidR="00635EB2" w:rsidRPr="00F73A54" w:rsidRDefault="00635EB2" w:rsidP="009A1C0B">
      <w:pPr>
        <w:widowControl w:val="0"/>
        <w:ind w:firstLine="709"/>
        <w:jc w:val="both"/>
      </w:pPr>
      <w:r w:rsidRPr="00F73A54">
        <w:rPr>
          <w:lang w:val="en-US"/>
        </w:rPr>
        <w:t>B</w:t>
      </w:r>
      <w:r w:rsidRPr="00F73A54">
        <w:t>) коммандитным;</w:t>
      </w:r>
    </w:p>
    <w:p w:rsidR="00635EB2" w:rsidRPr="00F73A54" w:rsidRDefault="00635EB2" w:rsidP="009A1C0B">
      <w:pPr>
        <w:widowControl w:val="0"/>
        <w:ind w:firstLine="709"/>
        <w:jc w:val="both"/>
      </w:pPr>
      <w:r w:rsidRPr="00F73A54">
        <w:rPr>
          <w:lang w:val="en-US"/>
        </w:rPr>
        <w:t>C</w:t>
      </w:r>
      <w:r w:rsidRPr="00F73A54">
        <w:t>) с ограниченной ответственностью;</w:t>
      </w:r>
    </w:p>
    <w:p w:rsidR="00635EB2" w:rsidRPr="00F73A54" w:rsidRDefault="00635EB2" w:rsidP="009A1C0B">
      <w:pPr>
        <w:widowControl w:val="0"/>
        <w:ind w:firstLine="709"/>
        <w:jc w:val="both"/>
      </w:pPr>
      <w:r w:rsidRPr="00F73A54">
        <w:rPr>
          <w:lang w:val="en-US"/>
        </w:rPr>
        <w:t>D</w:t>
      </w:r>
      <w:r w:rsidRPr="00F73A54">
        <w:t>) с дополнительной ответственностью;</w:t>
      </w:r>
    </w:p>
    <w:p w:rsidR="00635EB2" w:rsidRPr="00F73A54" w:rsidRDefault="00635EB2" w:rsidP="009A1C0B">
      <w:pPr>
        <w:widowControl w:val="0"/>
        <w:ind w:firstLine="709"/>
        <w:jc w:val="both"/>
      </w:pPr>
      <w:r w:rsidRPr="00F73A54">
        <w:rPr>
          <w:lang w:val="en-US"/>
        </w:rPr>
        <w:t>E</w:t>
      </w:r>
      <w:r w:rsidRPr="00F73A54">
        <w:t>) акционерным обществом.</w:t>
      </w:r>
    </w:p>
    <w:p w:rsidR="00635EB2" w:rsidRDefault="00635EB2" w:rsidP="009A1C0B">
      <w:pPr>
        <w:ind w:firstLine="709"/>
        <w:jc w:val="both"/>
      </w:pPr>
    </w:p>
    <w:p w:rsidR="00635EB2" w:rsidRPr="00F73A54" w:rsidRDefault="00635EB2" w:rsidP="009A1C0B">
      <w:pPr>
        <w:ind w:firstLine="709"/>
        <w:jc w:val="both"/>
      </w:pPr>
      <w:r w:rsidRPr="00F73A54">
        <w:t>25. Стоимостная, физическая или иная характеристика объекта налогообложения:</w:t>
      </w:r>
    </w:p>
    <w:p w:rsidR="00635EB2" w:rsidRPr="00F73A54" w:rsidRDefault="00635EB2" w:rsidP="009A1C0B">
      <w:pPr>
        <w:ind w:firstLine="709"/>
        <w:jc w:val="both"/>
      </w:pPr>
      <w:r w:rsidRPr="00F73A54">
        <w:t>А) налоговый период;</w:t>
      </w:r>
    </w:p>
    <w:p w:rsidR="00635EB2" w:rsidRPr="00F73A54" w:rsidRDefault="00635EB2" w:rsidP="009A1C0B">
      <w:pPr>
        <w:ind w:firstLine="709"/>
        <w:jc w:val="both"/>
      </w:pPr>
      <w:r w:rsidRPr="00F73A54">
        <w:t>В) налоговая база;</w:t>
      </w:r>
    </w:p>
    <w:p w:rsidR="00635EB2" w:rsidRPr="00F73A54" w:rsidRDefault="00635EB2" w:rsidP="009A1C0B">
      <w:pPr>
        <w:ind w:firstLine="709"/>
        <w:jc w:val="both"/>
      </w:pPr>
      <w:r w:rsidRPr="00F73A54">
        <w:t>С) налоговая ставка;</w:t>
      </w:r>
    </w:p>
    <w:p w:rsidR="00635EB2" w:rsidRPr="00F73A54" w:rsidRDefault="00635EB2" w:rsidP="009A1C0B">
      <w:pPr>
        <w:ind w:firstLine="709"/>
        <w:jc w:val="both"/>
      </w:pPr>
      <w:r w:rsidRPr="00F73A54">
        <w:rPr>
          <w:lang w:val="en-US"/>
        </w:rPr>
        <w:t>D</w:t>
      </w:r>
      <w:r w:rsidRPr="00F73A54">
        <w:t>) налоговый кадастр;</w:t>
      </w:r>
    </w:p>
    <w:p w:rsidR="00635EB2" w:rsidRPr="00F73A54" w:rsidRDefault="00635EB2" w:rsidP="009A1C0B">
      <w:pPr>
        <w:ind w:firstLine="709"/>
        <w:jc w:val="both"/>
      </w:pPr>
      <w:r w:rsidRPr="00F73A54">
        <w:t>Е) налоговая льгота.</w:t>
      </w:r>
    </w:p>
    <w:p w:rsidR="00635EB2" w:rsidRPr="00F73A54" w:rsidRDefault="00635EB2" w:rsidP="009A1C0B">
      <w:pPr>
        <w:ind w:firstLine="709"/>
        <w:jc w:val="both"/>
      </w:pPr>
    </w:p>
    <w:p w:rsidR="00635EB2" w:rsidRPr="00F73A54" w:rsidRDefault="00635EB2" w:rsidP="009A1C0B">
      <w:pPr>
        <w:ind w:firstLine="709"/>
        <w:jc w:val="both"/>
      </w:pPr>
      <w:r w:rsidRPr="00F73A54">
        <w:t>26. Налоговым периодом для исчисления и уплаты налога на имущество юридических лиц является:</w:t>
      </w:r>
    </w:p>
    <w:p w:rsidR="00635EB2" w:rsidRPr="00F73A54" w:rsidRDefault="00635EB2" w:rsidP="009A1C0B">
      <w:pPr>
        <w:ind w:firstLine="709"/>
        <w:jc w:val="both"/>
      </w:pPr>
      <w:r w:rsidRPr="00F73A54">
        <w:t>А) календарный месяц;</w:t>
      </w:r>
    </w:p>
    <w:p w:rsidR="00635EB2" w:rsidRPr="00F73A54" w:rsidRDefault="00635EB2" w:rsidP="009A1C0B">
      <w:pPr>
        <w:ind w:firstLine="709"/>
        <w:jc w:val="both"/>
      </w:pPr>
      <w:r w:rsidRPr="00F73A54">
        <w:t xml:space="preserve">В) календарный квартал;     </w:t>
      </w:r>
    </w:p>
    <w:p w:rsidR="00635EB2" w:rsidRPr="00F73A54" w:rsidRDefault="00635EB2" w:rsidP="009A1C0B">
      <w:pPr>
        <w:ind w:firstLine="709"/>
        <w:jc w:val="both"/>
      </w:pPr>
      <w:r w:rsidRPr="00F73A54">
        <w:t>С) календарный год;</w:t>
      </w:r>
    </w:p>
    <w:p w:rsidR="00635EB2" w:rsidRPr="00F73A54" w:rsidRDefault="00635EB2" w:rsidP="009A1C0B">
      <w:pPr>
        <w:ind w:firstLine="709"/>
        <w:jc w:val="both"/>
      </w:pPr>
      <w:r w:rsidRPr="00F73A54">
        <w:rPr>
          <w:lang w:val="en-US"/>
        </w:rPr>
        <w:t>D</w:t>
      </w:r>
      <w:r w:rsidRPr="00F73A54">
        <w:t>) два календарных года;</w:t>
      </w:r>
    </w:p>
    <w:p w:rsidR="00635EB2" w:rsidRPr="00F73A54" w:rsidRDefault="00635EB2" w:rsidP="009A1C0B">
      <w:pPr>
        <w:ind w:firstLine="709"/>
        <w:jc w:val="both"/>
      </w:pPr>
      <w:r w:rsidRPr="00F73A54">
        <w:t>Е) два календарных месяца.</w:t>
      </w:r>
    </w:p>
    <w:p w:rsidR="00635EB2" w:rsidRDefault="00635EB2" w:rsidP="009A1C0B">
      <w:pPr>
        <w:ind w:firstLine="709"/>
        <w:jc w:val="both"/>
      </w:pPr>
    </w:p>
    <w:p w:rsidR="00635EB2" w:rsidRPr="00F73A54" w:rsidRDefault="00635EB2" w:rsidP="009A1C0B">
      <w:pPr>
        <w:ind w:firstLine="709"/>
        <w:jc w:val="both"/>
      </w:pPr>
      <w:r w:rsidRPr="00F73A54">
        <w:t>27. Ставка налога на добавленную стоимость равна:</w:t>
      </w:r>
    </w:p>
    <w:p w:rsidR="00635EB2" w:rsidRPr="00F73A54" w:rsidRDefault="00635EB2" w:rsidP="009A1C0B">
      <w:pPr>
        <w:ind w:firstLine="709"/>
        <w:jc w:val="both"/>
      </w:pPr>
      <w:r w:rsidRPr="00F73A54">
        <w:t>А) 20%;</w:t>
      </w:r>
    </w:p>
    <w:p w:rsidR="00635EB2" w:rsidRPr="00F73A54" w:rsidRDefault="00635EB2" w:rsidP="009A1C0B">
      <w:pPr>
        <w:ind w:firstLine="709"/>
        <w:jc w:val="both"/>
      </w:pPr>
      <w:r w:rsidRPr="00F73A54">
        <w:t>В) 21%;</w:t>
      </w:r>
    </w:p>
    <w:p w:rsidR="00635EB2" w:rsidRPr="00F73A54" w:rsidRDefault="00635EB2" w:rsidP="009A1C0B">
      <w:pPr>
        <w:ind w:firstLine="709"/>
        <w:jc w:val="both"/>
      </w:pPr>
      <w:r w:rsidRPr="00F73A54">
        <w:t xml:space="preserve">С) 14%;    </w:t>
      </w:r>
    </w:p>
    <w:p w:rsidR="00635EB2" w:rsidRPr="00F73A54" w:rsidRDefault="00635EB2" w:rsidP="009A1C0B">
      <w:pPr>
        <w:ind w:firstLine="709"/>
        <w:jc w:val="both"/>
      </w:pPr>
      <w:r w:rsidRPr="00F73A54">
        <w:rPr>
          <w:lang w:val="en-US"/>
        </w:rPr>
        <w:t>D</w:t>
      </w:r>
      <w:r w:rsidRPr="00F73A54">
        <w:t>) 16%;</w:t>
      </w:r>
    </w:p>
    <w:p w:rsidR="00635EB2" w:rsidRPr="00F73A54" w:rsidRDefault="00635EB2" w:rsidP="009A1C0B">
      <w:pPr>
        <w:ind w:firstLine="709"/>
        <w:jc w:val="both"/>
      </w:pPr>
      <w:r w:rsidRPr="00F73A54">
        <w:t>Е) 15%.</w:t>
      </w:r>
    </w:p>
    <w:p w:rsidR="00635EB2" w:rsidRDefault="00635EB2" w:rsidP="009A1C0B">
      <w:pPr>
        <w:ind w:firstLine="709"/>
        <w:jc w:val="both"/>
      </w:pPr>
    </w:p>
    <w:p w:rsidR="00635EB2" w:rsidRPr="00F73A54" w:rsidRDefault="00635EB2" w:rsidP="009A1C0B">
      <w:pPr>
        <w:ind w:firstLine="709"/>
        <w:jc w:val="both"/>
      </w:pPr>
      <w:r w:rsidRPr="00F73A54">
        <w:t>28. Что не относится к продуктово – маркетинговой стратегии:</w:t>
      </w:r>
    </w:p>
    <w:p w:rsidR="00635EB2" w:rsidRPr="00F73A54" w:rsidRDefault="00635EB2" w:rsidP="009A1C0B">
      <w:pPr>
        <w:ind w:firstLine="709"/>
        <w:jc w:val="both"/>
      </w:pPr>
      <w:r w:rsidRPr="00F73A54">
        <w:t>А) продукция фирмы;</w:t>
      </w:r>
    </w:p>
    <w:p w:rsidR="00635EB2" w:rsidRPr="00F73A54" w:rsidRDefault="00635EB2" w:rsidP="009A1C0B">
      <w:pPr>
        <w:ind w:firstLine="709"/>
        <w:jc w:val="both"/>
      </w:pPr>
      <w:r w:rsidRPr="00F73A54">
        <w:t>В) цены на продукцию фирмы;</w:t>
      </w:r>
    </w:p>
    <w:p w:rsidR="00635EB2" w:rsidRPr="00F73A54" w:rsidRDefault="00635EB2" w:rsidP="009A1C0B">
      <w:pPr>
        <w:ind w:firstLine="709"/>
        <w:jc w:val="both"/>
      </w:pPr>
      <w:r w:rsidRPr="00F73A54">
        <w:t>С) регионы, в которых будет продаваться продукция фирмы;</w:t>
      </w:r>
    </w:p>
    <w:p w:rsidR="00635EB2" w:rsidRPr="00F73A54" w:rsidRDefault="00635EB2" w:rsidP="009A1C0B">
      <w:pPr>
        <w:ind w:firstLine="709"/>
        <w:jc w:val="both"/>
      </w:pPr>
      <w:r w:rsidRPr="00F73A54">
        <w:rPr>
          <w:lang w:val="en-US"/>
        </w:rPr>
        <w:t>D</w:t>
      </w:r>
      <w:r w:rsidRPr="00F73A54">
        <w:t>) кому будут продаваться продукты фирмы;</w:t>
      </w:r>
    </w:p>
    <w:p w:rsidR="00635EB2" w:rsidRPr="00F73A54" w:rsidRDefault="00635EB2" w:rsidP="009A1C0B">
      <w:pPr>
        <w:ind w:firstLine="709"/>
        <w:jc w:val="both"/>
      </w:pPr>
      <w:r w:rsidRPr="00F73A54">
        <w:t>Е) кем будут изготавливаться продукты фирмы.</w:t>
      </w:r>
    </w:p>
    <w:p w:rsidR="00635EB2" w:rsidRDefault="00635EB2" w:rsidP="009A1C0B">
      <w:pPr>
        <w:ind w:firstLine="709"/>
        <w:jc w:val="both"/>
        <w:rPr>
          <w:rFonts w:eastAsia="MS Mincho"/>
        </w:rPr>
      </w:pPr>
    </w:p>
    <w:p w:rsidR="00635EB2" w:rsidRPr="00F73A54" w:rsidRDefault="00635EB2" w:rsidP="009A1C0B">
      <w:pPr>
        <w:ind w:firstLine="709"/>
        <w:jc w:val="both"/>
        <w:rPr>
          <w:rFonts w:eastAsia="MS Mincho"/>
        </w:rPr>
      </w:pPr>
      <w:r w:rsidRPr="00F73A54">
        <w:rPr>
          <w:rFonts w:eastAsia="MS Mincho"/>
        </w:rPr>
        <w:t>29. Текущий план предприятия составляется сроком на:</w:t>
      </w:r>
    </w:p>
    <w:p w:rsidR="00635EB2" w:rsidRPr="00F73A54" w:rsidRDefault="00635EB2" w:rsidP="009A1C0B">
      <w:pPr>
        <w:ind w:firstLine="709"/>
        <w:jc w:val="both"/>
        <w:rPr>
          <w:rFonts w:eastAsia="MS Mincho"/>
        </w:rPr>
      </w:pPr>
      <w:r w:rsidRPr="00F73A54">
        <w:rPr>
          <w:rFonts w:eastAsia="MS Mincho"/>
        </w:rPr>
        <w:t>A) 1 год.</w:t>
      </w:r>
    </w:p>
    <w:p w:rsidR="00635EB2" w:rsidRPr="00F73A54" w:rsidRDefault="00635EB2" w:rsidP="009A1C0B">
      <w:pPr>
        <w:ind w:firstLine="709"/>
        <w:jc w:val="both"/>
        <w:rPr>
          <w:rFonts w:eastAsia="MS Mincho"/>
        </w:rPr>
      </w:pPr>
      <w:r w:rsidRPr="00F73A54">
        <w:rPr>
          <w:rFonts w:eastAsia="MS Mincho"/>
        </w:rPr>
        <w:t>B) 5 лет.</w:t>
      </w:r>
    </w:p>
    <w:p w:rsidR="00635EB2" w:rsidRPr="00F73A54" w:rsidRDefault="00635EB2" w:rsidP="009A1C0B">
      <w:pPr>
        <w:ind w:firstLine="709"/>
        <w:jc w:val="both"/>
        <w:rPr>
          <w:rFonts w:eastAsia="MS Mincho"/>
        </w:rPr>
      </w:pPr>
      <w:r w:rsidRPr="00F73A54">
        <w:rPr>
          <w:rFonts w:eastAsia="MS Mincho"/>
        </w:rPr>
        <w:t>C) 20 лет.</w:t>
      </w:r>
    </w:p>
    <w:p w:rsidR="00635EB2" w:rsidRPr="00F73A54" w:rsidRDefault="00635EB2" w:rsidP="009A1C0B">
      <w:pPr>
        <w:ind w:firstLine="709"/>
        <w:jc w:val="both"/>
        <w:rPr>
          <w:rFonts w:eastAsia="MS Mincho"/>
        </w:rPr>
      </w:pPr>
      <w:r w:rsidRPr="00F73A54">
        <w:rPr>
          <w:rFonts w:eastAsia="MS Mincho"/>
        </w:rPr>
        <w:t>D) 1 месяц.</w:t>
      </w:r>
    </w:p>
    <w:p w:rsidR="00635EB2" w:rsidRPr="00F73A54" w:rsidRDefault="00635EB2" w:rsidP="009A1C0B">
      <w:pPr>
        <w:ind w:firstLine="709"/>
        <w:jc w:val="both"/>
        <w:rPr>
          <w:rFonts w:eastAsia="MS Mincho"/>
        </w:rPr>
      </w:pPr>
      <w:r w:rsidRPr="00F73A54">
        <w:rPr>
          <w:rFonts w:eastAsia="MS Mincho"/>
        </w:rPr>
        <w:t>E) 1 полугодие.</w:t>
      </w:r>
    </w:p>
    <w:p w:rsidR="00635EB2" w:rsidRDefault="00635EB2" w:rsidP="009A1C0B">
      <w:pPr>
        <w:ind w:firstLine="709"/>
        <w:jc w:val="both"/>
        <w:rPr>
          <w:lang w:val="kk-KZ"/>
        </w:rPr>
      </w:pPr>
    </w:p>
    <w:p w:rsidR="00635EB2" w:rsidRPr="00F73A54" w:rsidRDefault="00635EB2" w:rsidP="009A1C0B">
      <w:pPr>
        <w:ind w:firstLine="709"/>
        <w:jc w:val="both"/>
        <w:rPr>
          <w:lang w:val="kk-KZ"/>
        </w:rPr>
      </w:pPr>
      <w:r w:rsidRPr="00F73A54">
        <w:rPr>
          <w:lang w:val="kk-KZ"/>
        </w:rPr>
        <w:t>30. Сроки стратегического планирования для малого предприятия (лет) :</w:t>
      </w:r>
    </w:p>
    <w:p w:rsidR="00635EB2" w:rsidRPr="00F73A54" w:rsidRDefault="00635EB2" w:rsidP="009A1C0B">
      <w:pPr>
        <w:ind w:firstLine="709"/>
        <w:jc w:val="both"/>
        <w:rPr>
          <w:lang w:val="kk-KZ"/>
        </w:rPr>
      </w:pPr>
      <w:r w:rsidRPr="00F73A54">
        <w:t xml:space="preserve">A) </w:t>
      </w:r>
      <w:r w:rsidRPr="00F73A54">
        <w:rPr>
          <w:lang w:val="kk-KZ"/>
        </w:rPr>
        <w:t>1-2 года</w:t>
      </w:r>
    </w:p>
    <w:p w:rsidR="00635EB2" w:rsidRPr="00F73A54" w:rsidRDefault="00635EB2" w:rsidP="009A1C0B">
      <w:pPr>
        <w:ind w:firstLine="709"/>
        <w:jc w:val="both"/>
        <w:rPr>
          <w:lang w:val="kk-KZ"/>
        </w:rPr>
      </w:pPr>
      <w:r w:rsidRPr="00F73A54">
        <w:t xml:space="preserve">B) </w:t>
      </w:r>
      <w:r w:rsidRPr="00F73A54">
        <w:rPr>
          <w:lang w:val="kk-KZ"/>
        </w:rPr>
        <w:t>3-5 лет</w:t>
      </w:r>
    </w:p>
    <w:p w:rsidR="00635EB2" w:rsidRPr="00F73A54" w:rsidRDefault="00635EB2" w:rsidP="009A1C0B">
      <w:pPr>
        <w:ind w:firstLine="709"/>
        <w:jc w:val="both"/>
        <w:rPr>
          <w:lang w:val="kk-KZ"/>
        </w:rPr>
      </w:pPr>
      <w:r w:rsidRPr="00F73A54">
        <w:t>C) 10</w:t>
      </w:r>
      <w:r w:rsidRPr="00F73A54">
        <w:rPr>
          <w:lang w:val="kk-KZ"/>
        </w:rPr>
        <w:t>-15 лет</w:t>
      </w:r>
    </w:p>
    <w:p w:rsidR="00635EB2" w:rsidRPr="00F73A54" w:rsidRDefault="00635EB2" w:rsidP="009A1C0B">
      <w:pPr>
        <w:ind w:firstLine="709"/>
        <w:jc w:val="both"/>
        <w:rPr>
          <w:lang w:val="kk-KZ"/>
        </w:rPr>
      </w:pPr>
      <w:r w:rsidRPr="00F73A54">
        <w:rPr>
          <w:lang w:val="en-US"/>
        </w:rPr>
        <w:t>D</w:t>
      </w:r>
      <w:r w:rsidRPr="00F73A54">
        <w:t xml:space="preserve">) </w:t>
      </w:r>
      <w:r w:rsidRPr="00F73A54">
        <w:rPr>
          <w:lang w:val="kk-KZ"/>
        </w:rPr>
        <w:t>5-7 месяцев</w:t>
      </w:r>
    </w:p>
    <w:p w:rsidR="00635EB2" w:rsidRPr="00F73A54" w:rsidRDefault="00635EB2" w:rsidP="009A1C0B">
      <w:pPr>
        <w:ind w:firstLine="709"/>
        <w:jc w:val="both"/>
        <w:rPr>
          <w:lang w:val="kk-KZ"/>
        </w:rPr>
      </w:pPr>
      <w:r w:rsidRPr="00F73A54">
        <w:t xml:space="preserve">E) </w:t>
      </w:r>
      <w:r w:rsidRPr="00F73A54">
        <w:rPr>
          <w:lang w:val="kk-KZ"/>
        </w:rPr>
        <w:t>8-10 дней</w:t>
      </w:r>
    </w:p>
    <w:p w:rsidR="00635EB2" w:rsidRDefault="00635EB2" w:rsidP="00FC3B95">
      <w:pPr>
        <w:autoSpaceDE w:val="0"/>
        <w:autoSpaceDN w:val="0"/>
        <w:adjustRightInd w:val="0"/>
        <w:jc w:val="center"/>
        <w:rPr>
          <w:b/>
          <w:bCs/>
        </w:rPr>
      </w:pPr>
    </w:p>
    <w:p w:rsidR="00635EB2" w:rsidRPr="00AF763D" w:rsidRDefault="00635EB2" w:rsidP="00FC3B95">
      <w:pPr>
        <w:autoSpaceDE w:val="0"/>
        <w:autoSpaceDN w:val="0"/>
        <w:adjustRightInd w:val="0"/>
        <w:jc w:val="center"/>
        <w:rPr>
          <w:b/>
          <w:bCs/>
        </w:rPr>
      </w:pPr>
      <w:r w:rsidRPr="00AF763D">
        <w:rPr>
          <w:b/>
          <w:bCs/>
        </w:rPr>
        <w:t xml:space="preserve">Примерный список вопросов к </w:t>
      </w:r>
      <w:r>
        <w:rPr>
          <w:b/>
          <w:bCs/>
        </w:rPr>
        <w:t>зачету</w:t>
      </w:r>
    </w:p>
    <w:p w:rsidR="00635EB2" w:rsidRPr="00AF763D" w:rsidRDefault="00635EB2" w:rsidP="00FC3B95">
      <w:pPr>
        <w:autoSpaceDE w:val="0"/>
        <w:autoSpaceDN w:val="0"/>
        <w:adjustRightInd w:val="0"/>
        <w:jc w:val="center"/>
        <w:rPr>
          <w:b/>
          <w:bCs/>
        </w:rPr>
      </w:pP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Предпринимательство как основа экономической активности граждан, их объединений. </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Объекты и цели предпринимательства </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Виды предпринимательства</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t>Экономическая самостоятельность предпринимателя</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Предпринимательская среда: внешняя и внутренняя. </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Обеспечение экономической свободы предпринимательства. </w:t>
      </w:r>
    </w:p>
    <w:p w:rsidR="00635EB2" w:rsidRPr="004933B3" w:rsidRDefault="00635EB2" w:rsidP="009B4892">
      <w:pPr>
        <w:pStyle w:val="ListParagraph"/>
        <w:widowControl/>
        <w:numPr>
          <w:ilvl w:val="0"/>
          <w:numId w:val="25"/>
        </w:numPr>
        <w:autoSpaceDE/>
        <w:autoSpaceDN/>
        <w:adjustRightInd/>
        <w:ind w:left="0" w:firstLine="357"/>
      </w:pPr>
      <w:r w:rsidRPr="004933B3">
        <w:t>Виды ответственности предпринимателей: гражданская, административная и уголовная.</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Гарантии предпринимательству со стороны государственных структур.</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t>Организационно-правовые формы предпринимательских организаций</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t>Субъекты предпринимательского процесса</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Субъекты предпринимательства: граждане страны, граждане иностранных государств, объединения граждан, партнеры, трудовые коллективы. </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Виды предпринимательства: производственное, кредитно-финансовое, торговое, посредническое, страховое. </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Сферы предпринимательства: международное, национальное, региональное, местное. </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Добровольные некоммерческие объединения предпринимателей. </w:t>
      </w:r>
    </w:p>
    <w:p w:rsidR="00635EB2" w:rsidRPr="004933B3" w:rsidRDefault="00635EB2" w:rsidP="009B4892">
      <w:pPr>
        <w:pStyle w:val="ListParagraph"/>
        <w:widowControl/>
        <w:numPr>
          <w:ilvl w:val="0"/>
          <w:numId w:val="25"/>
        </w:numPr>
        <w:autoSpaceDE/>
        <w:autoSpaceDN/>
        <w:adjustRightInd/>
        <w:ind w:left="0" w:firstLine="357"/>
      </w:pPr>
      <w:r w:rsidRPr="004933B3">
        <w:t>Подготовка документов для государственной регистрации.</w:t>
      </w:r>
    </w:p>
    <w:p w:rsidR="00635EB2" w:rsidRPr="004933B3" w:rsidRDefault="00635EB2" w:rsidP="009B4892">
      <w:pPr>
        <w:pStyle w:val="ListParagraph"/>
        <w:widowControl/>
        <w:numPr>
          <w:ilvl w:val="0"/>
          <w:numId w:val="25"/>
        </w:numPr>
        <w:autoSpaceDE/>
        <w:autoSpaceDN/>
        <w:adjustRightInd/>
        <w:ind w:left="0" w:firstLine="357"/>
      </w:pPr>
      <w:r w:rsidRPr="004933B3">
        <w:t xml:space="preserve">Подготовка основных учредительных документов. Устав предприятия: структура, содержание разделов. </w:t>
      </w:r>
    </w:p>
    <w:p w:rsidR="00635EB2" w:rsidRPr="004933B3" w:rsidRDefault="00635EB2" w:rsidP="009B4892">
      <w:pPr>
        <w:pStyle w:val="ListParagraph"/>
        <w:widowControl/>
        <w:numPr>
          <w:ilvl w:val="0"/>
          <w:numId w:val="25"/>
        </w:numPr>
        <w:autoSpaceDE/>
        <w:autoSpaceDN/>
        <w:adjustRightInd/>
        <w:ind w:left="0" w:firstLine="357"/>
      </w:pPr>
      <w:r w:rsidRPr="004933B3">
        <w:t xml:space="preserve">Другие учредительные документы в зависимости от формы предприятия (индивидуальное предпринимательство, коллективное, государственное). </w:t>
      </w:r>
    </w:p>
    <w:p w:rsidR="00635EB2" w:rsidRPr="004933B3" w:rsidRDefault="00635EB2" w:rsidP="009B4892">
      <w:pPr>
        <w:pStyle w:val="ListParagraph"/>
        <w:widowControl/>
        <w:numPr>
          <w:ilvl w:val="0"/>
          <w:numId w:val="25"/>
        </w:numPr>
        <w:autoSpaceDE/>
        <w:autoSpaceDN/>
        <w:adjustRightInd/>
        <w:ind w:left="0" w:firstLine="357"/>
      </w:pPr>
      <w:r w:rsidRPr="004933B3">
        <w:t>Сдача документов в регистрирующий орган.</w:t>
      </w:r>
    </w:p>
    <w:p w:rsidR="00635EB2" w:rsidRPr="004933B3" w:rsidRDefault="00635EB2" w:rsidP="009B4892">
      <w:pPr>
        <w:pStyle w:val="ListParagraph"/>
        <w:widowControl/>
        <w:numPr>
          <w:ilvl w:val="0"/>
          <w:numId w:val="25"/>
        </w:numPr>
        <w:autoSpaceDE/>
        <w:autoSpaceDN/>
        <w:adjustRightInd/>
        <w:ind w:left="0" w:firstLine="357"/>
      </w:pPr>
      <w:r w:rsidRPr="004933B3">
        <w:t>Получение документов из Налоговой инспекции. Выбор системы налогообложения.</w:t>
      </w:r>
    </w:p>
    <w:p w:rsidR="00635EB2" w:rsidRPr="004933B3" w:rsidRDefault="00635EB2" w:rsidP="009B4892">
      <w:pPr>
        <w:pStyle w:val="ListParagraph"/>
        <w:widowControl/>
        <w:numPr>
          <w:ilvl w:val="0"/>
          <w:numId w:val="25"/>
        </w:numPr>
        <w:autoSpaceDE/>
        <w:autoSpaceDN/>
        <w:adjustRightInd/>
        <w:ind w:left="0" w:firstLine="357"/>
      </w:pPr>
      <w:r w:rsidRPr="004933B3">
        <w:t>Регистрация - порядок и условия ее проведения.</w:t>
      </w:r>
    </w:p>
    <w:p w:rsidR="00635EB2" w:rsidRPr="004933B3" w:rsidRDefault="00635EB2" w:rsidP="009B4892">
      <w:pPr>
        <w:pStyle w:val="ListParagraph"/>
        <w:widowControl/>
        <w:numPr>
          <w:ilvl w:val="0"/>
          <w:numId w:val="25"/>
        </w:numPr>
        <w:autoSpaceDE/>
        <w:autoSpaceDN/>
        <w:adjustRightInd/>
        <w:ind w:left="0" w:firstLine="357"/>
      </w:pPr>
      <w:r w:rsidRPr="004933B3">
        <w:t>Открытие расчетного счета.</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Организационно-правовые формы коммерческих предприятий. Факторы, влияющие на выбор их организационно-правовой формы. </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Построение организационной структуры, типа коммерческого предприятия.</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Базовые организационные формы: единоличная собственность, партнерство, корпорация. Преимущества и недостатки базовых форм в области способности к росту капитала, ответственности, контроля и налогообложения. </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Индивидуальное предпринимательство без образования юридического лица - форма предпринимательства граждан. </w:t>
      </w:r>
    </w:p>
    <w:p w:rsidR="00635EB2" w:rsidRPr="004933B3" w:rsidRDefault="00635EB2" w:rsidP="009B4892">
      <w:pPr>
        <w:pStyle w:val="ListParagraph"/>
        <w:widowControl/>
        <w:numPr>
          <w:ilvl w:val="0"/>
          <w:numId w:val="25"/>
        </w:numPr>
        <w:autoSpaceDE/>
        <w:autoSpaceDN/>
        <w:adjustRightInd/>
        <w:ind w:left="0" w:firstLine="357"/>
      </w:pPr>
      <w:r w:rsidRPr="004933B3">
        <w:t xml:space="preserve">Жизненный цикл предпринимательской организации. </w:t>
      </w:r>
    </w:p>
    <w:p w:rsidR="00635EB2" w:rsidRPr="004933B3" w:rsidRDefault="00635EB2" w:rsidP="009B4892">
      <w:pPr>
        <w:pStyle w:val="ListParagraph"/>
        <w:widowControl/>
        <w:numPr>
          <w:ilvl w:val="0"/>
          <w:numId w:val="25"/>
        </w:numPr>
        <w:autoSpaceDE/>
        <w:autoSpaceDN/>
        <w:adjustRightInd/>
        <w:ind w:left="0" w:firstLine="357"/>
      </w:pPr>
      <w:r w:rsidRPr="004933B3">
        <w:t xml:space="preserve">Механизм выживания в начальный период жизненного цикла организации. </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t xml:space="preserve">Проникновение в новые сферы деятельности. </w:t>
      </w:r>
    </w:p>
    <w:p w:rsidR="00635EB2" w:rsidRPr="004933B3" w:rsidRDefault="00635EB2" w:rsidP="009B4892">
      <w:pPr>
        <w:pStyle w:val="ListParagraph"/>
        <w:widowControl/>
        <w:numPr>
          <w:ilvl w:val="0"/>
          <w:numId w:val="25"/>
        </w:numPr>
        <w:autoSpaceDE/>
        <w:autoSpaceDN/>
        <w:adjustRightInd/>
        <w:ind w:left="0" w:firstLine="357"/>
      </w:pPr>
      <w:r w:rsidRPr="004933B3">
        <w:t>Диверсификация производства.</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Основные виды сделок, совершаемых субъектами малого предпринимательства. </w:t>
      </w:r>
    </w:p>
    <w:p w:rsidR="00635EB2" w:rsidRPr="004933B3" w:rsidRDefault="00635EB2" w:rsidP="009B4892">
      <w:pPr>
        <w:pStyle w:val="ListParagraph"/>
        <w:widowControl/>
        <w:numPr>
          <w:ilvl w:val="0"/>
          <w:numId w:val="25"/>
        </w:numPr>
        <w:autoSpaceDE/>
        <w:autoSpaceDN/>
        <w:adjustRightInd/>
        <w:ind w:left="0" w:firstLine="357"/>
      </w:pPr>
      <w:r w:rsidRPr="004933B3">
        <w:t xml:space="preserve">Хозяйственный договор-документ, регламентирующий взаимоотношения предприятий (предпринимателей)-партнеров. </w:t>
      </w:r>
    </w:p>
    <w:p w:rsidR="00635EB2" w:rsidRPr="004933B3" w:rsidRDefault="00635EB2" w:rsidP="009B4892">
      <w:pPr>
        <w:pStyle w:val="ListParagraph"/>
        <w:widowControl/>
        <w:numPr>
          <w:ilvl w:val="0"/>
          <w:numId w:val="25"/>
        </w:numPr>
        <w:autoSpaceDE/>
        <w:autoSpaceDN/>
        <w:adjustRightInd/>
        <w:ind w:left="0" w:firstLine="357"/>
      </w:pPr>
      <w:r w:rsidRPr="004933B3">
        <w:t xml:space="preserve">Виды договоров, регламентирующих партнерские связи между организациями: купли-продажи, поставки продукции, товаров, перевозки грузов, поставки энергии, оказание услуг, подряда и др. </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Отдельные виды предпринимательских договоров, классифицированных по предмету соглашения сторон. </w:t>
      </w:r>
    </w:p>
    <w:p w:rsidR="00635EB2" w:rsidRPr="004933B3" w:rsidRDefault="00635EB2" w:rsidP="009B4892">
      <w:pPr>
        <w:pStyle w:val="ListParagraph"/>
        <w:widowControl/>
        <w:numPr>
          <w:ilvl w:val="0"/>
          <w:numId w:val="25"/>
        </w:numPr>
        <w:autoSpaceDE/>
        <w:autoSpaceDN/>
        <w:adjustRightInd/>
        <w:ind w:left="0" w:firstLine="357"/>
      </w:pPr>
      <w:r w:rsidRPr="004933B3">
        <w:t>Существенные условия формирования договоров</w:t>
      </w:r>
    </w:p>
    <w:p w:rsidR="00635EB2" w:rsidRPr="004933B3" w:rsidRDefault="00635EB2" w:rsidP="009B4892">
      <w:pPr>
        <w:pStyle w:val="ListParagraph"/>
        <w:widowControl/>
        <w:numPr>
          <w:ilvl w:val="0"/>
          <w:numId w:val="25"/>
        </w:numPr>
        <w:autoSpaceDE/>
        <w:autoSpaceDN/>
        <w:adjustRightInd/>
        <w:ind w:left="0" w:firstLine="357"/>
      </w:pPr>
      <w:r w:rsidRPr="004933B3">
        <w:t xml:space="preserve">Общие требования к организации договорных отношений между предпринимателями. </w:t>
      </w:r>
    </w:p>
    <w:p w:rsidR="00635EB2" w:rsidRPr="004933B3" w:rsidRDefault="00635EB2" w:rsidP="009B4892">
      <w:pPr>
        <w:pStyle w:val="ListParagraph"/>
        <w:widowControl/>
        <w:numPr>
          <w:ilvl w:val="0"/>
          <w:numId w:val="25"/>
        </w:numPr>
        <w:autoSpaceDE/>
        <w:autoSpaceDN/>
        <w:adjustRightInd/>
        <w:ind w:left="0" w:firstLine="357"/>
        <w:rPr>
          <w:color w:val="000000"/>
        </w:rPr>
      </w:pPr>
      <w:r w:rsidRPr="004933B3">
        <w:rPr>
          <w:color w:val="000000"/>
        </w:rPr>
        <w:t xml:space="preserve">Порядок заключения, изменения и расторжения предпринимательских договоров. </w:t>
      </w:r>
    </w:p>
    <w:p w:rsidR="00635EB2" w:rsidRPr="009A1C0B" w:rsidRDefault="00635EB2" w:rsidP="009B4892">
      <w:pPr>
        <w:pStyle w:val="ListParagraph"/>
        <w:widowControl/>
        <w:numPr>
          <w:ilvl w:val="0"/>
          <w:numId w:val="25"/>
        </w:numPr>
        <w:autoSpaceDE/>
        <w:autoSpaceDN/>
        <w:adjustRightInd/>
        <w:ind w:left="0" w:firstLine="357"/>
        <w:rPr>
          <w:color w:val="000000"/>
        </w:rPr>
      </w:pPr>
      <w:r w:rsidRPr="004933B3">
        <w:t>Ответственность сторон (предпринимателей) при неисполнении или ненадлежащем исполнении договоров.</w:t>
      </w:r>
    </w:p>
    <w:p w:rsidR="00635EB2" w:rsidRPr="009A1C0B" w:rsidRDefault="00635EB2" w:rsidP="009B4892">
      <w:pPr>
        <w:pStyle w:val="ListParagraph"/>
        <w:widowControl/>
        <w:numPr>
          <w:ilvl w:val="0"/>
          <w:numId w:val="25"/>
        </w:numPr>
        <w:autoSpaceDE/>
        <w:autoSpaceDN/>
        <w:adjustRightInd/>
        <w:ind w:left="0" w:firstLine="357"/>
        <w:rPr>
          <w:color w:val="000000"/>
        </w:rPr>
      </w:pPr>
      <w:r w:rsidRPr="009A1C0B">
        <w:rPr>
          <w:color w:val="000000"/>
          <w:shd w:val="clear" w:color="auto" w:fill="FFFFFF"/>
        </w:rPr>
        <w:t>Организация менеджмента в малом бизнесе</w:t>
      </w:r>
    </w:p>
    <w:p w:rsidR="00635EB2" w:rsidRPr="009A1C0B" w:rsidRDefault="00635EB2" w:rsidP="009B4892">
      <w:pPr>
        <w:pStyle w:val="ListParagraph"/>
        <w:widowControl/>
        <w:numPr>
          <w:ilvl w:val="0"/>
          <w:numId w:val="25"/>
        </w:numPr>
        <w:autoSpaceDE/>
        <w:autoSpaceDN/>
        <w:adjustRightInd/>
        <w:ind w:left="0" w:firstLine="357"/>
        <w:rPr>
          <w:color w:val="000000"/>
        </w:rPr>
      </w:pPr>
      <w:r w:rsidRPr="009A1C0B">
        <w:rPr>
          <w:color w:val="000000"/>
          <w:shd w:val="clear" w:color="auto" w:fill="FFFFFF"/>
        </w:rPr>
        <w:t>Проектирование производственной структуры и производственной деятельности малого предприятия</w:t>
      </w:r>
    </w:p>
    <w:p w:rsidR="00635EB2" w:rsidRPr="009A1C0B" w:rsidRDefault="00635EB2" w:rsidP="009B4892">
      <w:pPr>
        <w:pStyle w:val="ListParagraph"/>
        <w:widowControl/>
        <w:numPr>
          <w:ilvl w:val="0"/>
          <w:numId w:val="25"/>
        </w:numPr>
        <w:autoSpaceDE/>
        <w:autoSpaceDN/>
        <w:adjustRightInd/>
        <w:ind w:left="0" w:firstLine="357"/>
        <w:rPr>
          <w:color w:val="000000"/>
        </w:rPr>
      </w:pPr>
      <w:r w:rsidRPr="009A1C0B">
        <w:rPr>
          <w:color w:val="000000"/>
          <w:shd w:val="clear" w:color="auto" w:fill="FFFFFF"/>
        </w:rPr>
        <w:t>Управление материальными ресурсами малого предприятия</w:t>
      </w:r>
    </w:p>
    <w:p w:rsidR="00635EB2" w:rsidRPr="009A1C0B" w:rsidRDefault="00635EB2" w:rsidP="009B4892">
      <w:pPr>
        <w:pStyle w:val="ListParagraph"/>
        <w:widowControl/>
        <w:numPr>
          <w:ilvl w:val="0"/>
          <w:numId w:val="25"/>
        </w:numPr>
        <w:autoSpaceDE/>
        <w:autoSpaceDN/>
        <w:adjustRightInd/>
        <w:ind w:left="0" w:firstLine="357"/>
        <w:rPr>
          <w:color w:val="000000"/>
        </w:rPr>
      </w:pPr>
      <w:r w:rsidRPr="009A1C0B">
        <w:rPr>
          <w:color w:val="000000"/>
          <w:shd w:val="clear" w:color="auto" w:fill="FFFFFF"/>
        </w:rPr>
        <w:t>Управление сбытом продукции малого предприятия</w:t>
      </w:r>
    </w:p>
    <w:p w:rsidR="00635EB2" w:rsidRPr="009A1C0B" w:rsidRDefault="00635EB2" w:rsidP="009B4892">
      <w:pPr>
        <w:pStyle w:val="ListParagraph"/>
        <w:widowControl/>
        <w:numPr>
          <w:ilvl w:val="0"/>
          <w:numId w:val="25"/>
        </w:numPr>
        <w:autoSpaceDE/>
        <w:autoSpaceDN/>
        <w:adjustRightInd/>
        <w:ind w:left="0" w:firstLine="357"/>
        <w:rPr>
          <w:color w:val="000000"/>
        </w:rPr>
      </w:pPr>
      <w:r w:rsidRPr="009A1C0B">
        <w:rPr>
          <w:color w:val="000000"/>
          <w:shd w:val="clear" w:color="auto" w:fill="FFFFFF"/>
        </w:rPr>
        <w:t>Стратегическое управление малым предприятием в условиях рынка</w:t>
      </w:r>
    </w:p>
    <w:p w:rsidR="00635EB2" w:rsidRPr="009A1C0B" w:rsidRDefault="00635EB2" w:rsidP="009B4892">
      <w:pPr>
        <w:pStyle w:val="ListParagraph"/>
        <w:widowControl/>
        <w:numPr>
          <w:ilvl w:val="0"/>
          <w:numId w:val="25"/>
        </w:numPr>
        <w:autoSpaceDE/>
        <w:autoSpaceDN/>
        <w:adjustRightInd/>
        <w:ind w:left="0" w:firstLine="357"/>
        <w:rPr>
          <w:color w:val="000000"/>
        </w:rPr>
      </w:pPr>
      <w:r w:rsidRPr="009A1C0B">
        <w:rPr>
          <w:color w:val="000000"/>
          <w:shd w:val="clear" w:color="auto" w:fill="FFFFFF"/>
        </w:rPr>
        <w:t>Анализ потенциала малого предприятия</w:t>
      </w:r>
    </w:p>
    <w:p w:rsidR="00635EB2" w:rsidRPr="009A1C0B" w:rsidRDefault="00635EB2" w:rsidP="009B4892">
      <w:pPr>
        <w:pStyle w:val="ListParagraph"/>
        <w:widowControl/>
        <w:numPr>
          <w:ilvl w:val="0"/>
          <w:numId w:val="25"/>
        </w:numPr>
        <w:autoSpaceDE/>
        <w:autoSpaceDN/>
        <w:adjustRightInd/>
        <w:ind w:left="0" w:firstLine="357"/>
        <w:rPr>
          <w:color w:val="000000"/>
        </w:rPr>
      </w:pPr>
      <w:r w:rsidRPr="009A1C0B">
        <w:rPr>
          <w:color w:val="000000"/>
          <w:shd w:val="clear" w:color="auto" w:fill="FFFFFF"/>
        </w:rPr>
        <w:t>Внутрифирменное планирование малого предприятия</w:t>
      </w:r>
    </w:p>
    <w:p w:rsidR="00635EB2" w:rsidRPr="009A1C0B" w:rsidRDefault="00635EB2" w:rsidP="009B4892">
      <w:pPr>
        <w:pStyle w:val="ListParagraph"/>
        <w:widowControl/>
        <w:numPr>
          <w:ilvl w:val="0"/>
          <w:numId w:val="25"/>
        </w:numPr>
        <w:autoSpaceDE/>
        <w:autoSpaceDN/>
        <w:adjustRightInd/>
        <w:ind w:left="0" w:firstLine="357"/>
        <w:rPr>
          <w:color w:val="000000"/>
        </w:rPr>
      </w:pPr>
      <w:r w:rsidRPr="009A1C0B">
        <w:rPr>
          <w:color w:val="000000"/>
          <w:shd w:val="clear" w:color="auto" w:fill="FFFFFF"/>
        </w:rPr>
        <w:t>Экономическая стратегия малого предприятия</w:t>
      </w:r>
    </w:p>
    <w:p w:rsidR="00635EB2" w:rsidRPr="009A1C0B" w:rsidRDefault="00635EB2" w:rsidP="009B4892">
      <w:pPr>
        <w:pStyle w:val="ListParagraph"/>
        <w:widowControl/>
        <w:numPr>
          <w:ilvl w:val="0"/>
          <w:numId w:val="25"/>
        </w:numPr>
        <w:ind w:left="0" w:firstLine="357"/>
        <w:jc w:val="both"/>
        <w:rPr>
          <w:u w:val="single"/>
        </w:rPr>
      </w:pPr>
      <w:r w:rsidRPr="009A1C0B">
        <w:rPr>
          <w:color w:val="000000"/>
          <w:shd w:val="clear" w:color="auto" w:fill="FFFFFF"/>
        </w:rPr>
        <w:t xml:space="preserve"> Информационная поддержка экономического развития малого предприятия</w:t>
      </w:r>
      <w:r w:rsidRPr="009A1C0B">
        <w:rPr>
          <w:color w:val="000000"/>
        </w:rPr>
        <w:br/>
      </w:r>
    </w:p>
    <w:p w:rsidR="00635EB2" w:rsidRPr="00DC11F5" w:rsidRDefault="00635EB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35EB2" w:rsidRDefault="00635EB2" w:rsidP="0008548E">
      <w:pPr>
        <w:jc w:val="both"/>
        <w:rPr>
          <w:i/>
        </w:rPr>
      </w:pPr>
    </w:p>
    <w:p w:rsidR="00635EB2" w:rsidRPr="00EC7806" w:rsidRDefault="00635EB2" w:rsidP="0008548E">
      <w:pPr>
        <w:jc w:val="both"/>
        <w:rPr>
          <w:b/>
          <w:i/>
        </w:rPr>
      </w:pPr>
      <w:r w:rsidRPr="00EC7806">
        <w:rPr>
          <w:b/>
          <w:i/>
        </w:rPr>
        <w:t>Ситуационные задачи:</w:t>
      </w:r>
    </w:p>
    <w:p w:rsidR="00635EB2" w:rsidRPr="00EC7806" w:rsidRDefault="00635EB2" w:rsidP="00EC7806">
      <w:pPr>
        <w:jc w:val="both"/>
      </w:pPr>
      <w:r w:rsidRPr="00EC7806">
        <w:rPr>
          <w:i/>
          <w:iCs/>
        </w:rPr>
        <w:t xml:space="preserve">Задание 1. </w:t>
      </w:r>
      <w:r w:rsidRPr="00EC7806">
        <w:t xml:space="preserve">На территории вашего микрорайона много мусора. Обращения жителей в местные органы власти решить эту проблему не принесли никаких результатов. Предложите свой вариант решения этой проблемы.о  л </w:t>
      </w:r>
    </w:p>
    <w:p w:rsidR="00635EB2" w:rsidRPr="00EC7806" w:rsidRDefault="00635EB2" w:rsidP="00EC7806">
      <w:pPr>
        <w:jc w:val="both"/>
      </w:pPr>
    </w:p>
    <w:p w:rsidR="00635EB2" w:rsidRPr="00EC7806" w:rsidRDefault="00635EB2" w:rsidP="00EC7806">
      <w:pPr>
        <w:jc w:val="both"/>
      </w:pPr>
      <w:r w:rsidRPr="00EC7806">
        <w:rPr>
          <w:i/>
          <w:iCs/>
        </w:rPr>
        <w:t xml:space="preserve">Задание 2. </w:t>
      </w:r>
      <w:r w:rsidRPr="00EC7806">
        <w:t>Территория вашего микрорайона большая, и жителей в нем, по последней переписи, 2500 человек, из них много молодежи. Мест для проведения досуга в селе мало. Как бы вы решили эту проблему, используя свои предпринимательские способности?</w:t>
      </w:r>
    </w:p>
    <w:p w:rsidR="00635EB2" w:rsidRPr="00EC7806" w:rsidRDefault="00635EB2" w:rsidP="00EC7806">
      <w:pPr>
        <w:jc w:val="both"/>
      </w:pPr>
    </w:p>
    <w:p w:rsidR="00635EB2" w:rsidRPr="00EC7806" w:rsidRDefault="00635EB2" w:rsidP="00EC7806">
      <w:pPr>
        <w:jc w:val="both"/>
      </w:pPr>
      <w:r w:rsidRPr="00EC7806">
        <w:rPr>
          <w:i/>
          <w:iCs/>
        </w:rPr>
        <w:t xml:space="preserve">Задание 3. </w:t>
      </w:r>
      <w:r w:rsidRPr="00EC7806">
        <w:t>На территории вашего микрорайона находится источник «Кипящий ключ» с сульфатно-кальциевой водой, лечебные свойства которой были подтверждены исследованиями профессора Института курортологии Виноградовым. Он же подтвердил лечебные свойства грязи озера «Светлое». Она по своим свойствам схожа с грязями французского курорта Контрексевиль. Будучи предприимчивыми людьми, как бы вы использовали это природное достояние?</w:t>
      </w:r>
    </w:p>
    <w:p w:rsidR="00635EB2" w:rsidRPr="00EC7806" w:rsidRDefault="00635EB2" w:rsidP="00EC7806">
      <w:pPr>
        <w:jc w:val="both"/>
      </w:pPr>
    </w:p>
    <w:p w:rsidR="00635EB2" w:rsidRPr="00EC7806" w:rsidRDefault="00635EB2" w:rsidP="00EC7806">
      <w:pPr>
        <w:jc w:val="both"/>
      </w:pPr>
      <w:r w:rsidRPr="00EC7806">
        <w:rPr>
          <w:i/>
          <w:iCs/>
        </w:rPr>
        <w:t xml:space="preserve">Задание 4. </w:t>
      </w:r>
      <w:r w:rsidRPr="00EC7806">
        <w:t>Вы организовали семейную фирму по производству молочных продуктов. В каком случае вашу производственную деятельность можно назвать предпринимательской?</w:t>
      </w:r>
    </w:p>
    <w:p w:rsidR="00635EB2" w:rsidRPr="00EC7806" w:rsidRDefault="00635EB2" w:rsidP="00EC7806">
      <w:pPr>
        <w:jc w:val="both"/>
      </w:pPr>
    </w:p>
    <w:p w:rsidR="00635EB2" w:rsidRPr="00EC7806" w:rsidRDefault="00635EB2" w:rsidP="00EC7806">
      <w:pPr>
        <w:jc w:val="both"/>
      </w:pPr>
      <w:r w:rsidRPr="00EC7806">
        <w:rPr>
          <w:i/>
          <w:iCs/>
        </w:rPr>
        <w:t>Задание 5.</w:t>
      </w:r>
      <w:r w:rsidRPr="00EC7806">
        <w:t>Вы открыли мини-маркет по продаже продовольственных товаров. Является ли ваша деятельность предпринимательской?</w:t>
      </w:r>
    </w:p>
    <w:p w:rsidR="00635EB2" w:rsidRPr="00EC7806" w:rsidRDefault="00635EB2" w:rsidP="00EC7806">
      <w:pPr>
        <w:jc w:val="both"/>
      </w:pPr>
    </w:p>
    <w:p w:rsidR="00635EB2" w:rsidRDefault="00635EB2" w:rsidP="00EC7806">
      <w:pPr>
        <w:jc w:val="both"/>
      </w:pPr>
      <w:r w:rsidRPr="00EC7806">
        <w:rPr>
          <w:i/>
          <w:iCs/>
        </w:rPr>
        <w:t xml:space="preserve">Задание 6. </w:t>
      </w:r>
      <w:r w:rsidRPr="00EC7806">
        <w:t>Вы – предприниматель. Как вы считаете, чем предпринимательская деятельность отличается от других видов деятельности?</w:t>
      </w:r>
    </w:p>
    <w:p w:rsidR="00635EB2" w:rsidRDefault="00635EB2" w:rsidP="00EC7806">
      <w:pPr>
        <w:jc w:val="both"/>
      </w:pPr>
    </w:p>
    <w:p w:rsidR="00635EB2" w:rsidRPr="00EC7806" w:rsidRDefault="00635EB2" w:rsidP="00EC7806">
      <w:pPr>
        <w:jc w:val="both"/>
      </w:pPr>
      <w:r w:rsidRPr="00EC7806">
        <w:rPr>
          <w:i/>
          <w:iCs/>
        </w:rPr>
        <w:t xml:space="preserve">Задание 7. </w:t>
      </w:r>
      <w:r w:rsidRPr="00EC7806">
        <w:t>Успех начатого дела зависит во многом не только от ваших личных усилий, но и от усилий коллег, подчиненных. В связи с этим чрезвычайно важно, какой командой исполнителей вы себя окружите. Большое значение в подборе кадров имеют представленные соискателями на конкурс резюме.</w:t>
      </w:r>
    </w:p>
    <w:p w:rsidR="00635EB2" w:rsidRPr="00EC7806" w:rsidRDefault="00635EB2" w:rsidP="00EC7806">
      <w:pPr>
        <w:jc w:val="both"/>
      </w:pPr>
    </w:p>
    <w:p w:rsidR="00635EB2" w:rsidRPr="00EC7806" w:rsidRDefault="00635EB2" w:rsidP="00EC7806">
      <w:pPr>
        <w:jc w:val="both"/>
      </w:pPr>
      <w:r w:rsidRPr="00EC7806">
        <w:rPr>
          <w:i/>
          <w:iCs/>
        </w:rPr>
        <w:t xml:space="preserve">Задание 8. </w:t>
      </w:r>
      <w:r w:rsidRPr="00EC7806">
        <w:rPr>
          <w:rStyle w:val="FontStyle83"/>
          <w:sz w:val="24"/>
          <w:szCs w:val="24"/>
        </w:rPr>
        <w:t xml:space="preserve">Вы </w:t>
      </w:r>
      <w:r w:rsidRPr="00EC7806">
        <w:t>–</w:t>
      </w:r>
      <w:r w:rsidRPr="00EC7806">
        <w:rPr>
          <w:rStyle w:val="FontStyle83"/>
          <w:sz w:val="24"/>
          <w:szCs w:val="24"/>
        </w:rPr>
        <w:t xml:space="preserve"> предприниматель и руководитель производственно-коммерческой фирмы. Вам необходимо организовать и провести совещание по результатам работы фирмы за прошлый год. Разработайте технологию проведения делового совещания.</w:t>
      </w:r>
    </w:p>
    <w:p w:rsidR="00635EB2" w:rsidRDefault="00635EB2" w:rsidP="00EC7806">
      <w:pPr>
        <w:jc w:val="both"/>
      </w:pPr>
    </w:p>
    <w:p w:rsidR="00635EB2" w:rsidRDefault="00635EB2" w:rsidP="00EC7806">
      <w:pPr>
        <w:jc w:val="both"/>
        <w:rPr>
          <w:b/>
          <w:i/>
        </w:rPr>
      </w:pPr>
      <w:r w:rsidRPr="00EC7806">
        <w:rPr>
          <w:b/>
          <w:i/>
        </w:rPr>
        <w:t>Практические задачи:</w:t>
      </w:r>
    </w:p>
    <w:p w:rsidR="00635EB2" w:rsidRPr="00EC7806" w:rsidRDefault="00635EB2" w:rsidP="00EC7806">
      <w:pPr>
        <w:jc w:val="both"/>
        <w:rPr>
          <w:rStyle w:val="hps"/>
        </w:rPr>
      </w:pPr>
      <w:r w:rsidRPr="00EC7806">
        <w:rPr>
          <w:i/>
          <w:iCs/>
        </w:rPr>
        <w:t>Задание 1.</w:t>
      </w:r>
      <w:r w:rsidRPr="00EC7806">
        <w:t xml:space="preserve"> Бухгалтерская прибыль от вашего бизнеса равна 80 тыс. руб. в год. Под офис вы используете личный дачный домик. При сдаче его в аренду вы получили бы 36 тыс. руб. арендной платы. Вам поступило предложение от солидной фирмы работать менеджером с годовой оплатой труда: а) 42 тыс. руб., б) 46 тыс. руб. Определите, выгоден ли ваш бизнес или нет в случаях а) и б).</w:t>
      </w:r>
    </w:p>
    <w:p w:rsidR="00635EB2" w:rsidRDefault="00635EB2" w:rsidP="00EC7806">
      <w:pPr>
        <w:pStyle w:val="NormalWeb"/>
        <w:spacing w:after="0" w:line="276" w:lineRule="auto"/>
        <w:jc w:val="both"/>
        <w:rPr>
          <w:rFonts w:ascii="Times New Roman" w:hAnsi="Times New Roman"/>
          <w:i/>
          <w:iCs/>
          <w:color w:val="auto"/>
          <w:sz w:val="24"/>
          <w:szCs w:val="24"/>
        </w:rPr>
      </w:pPr>
    </w:p>
    <w:p w:rsidR="00635EB2" w:rsidRPr="00EC7806" w:rsidRDefault="00635EB2" w:rsidP="00EC7806">
      <w:pPr>
        <w:pStyle w:val="NormalWeb"/>
        <w:spacing w:after="0" w:line="276" w:lineRule="auto"/>
        <w:jc w:val="both"/>
        <w:rPr>
          <w:rFonts w:ascii="Times New Roman" w:hAnsi="Times New Roman"/>
          <w:color w:val="auto"/>
          <w:sz w:val="24"/>
          <w:szCs w:val="24"/>
        </w:rPr>
      </w:pPr>
      <w:r w:rsidRPr="00EC7806">
        <w:rPr>
          <w:rFonts w:ascii="Times New Roman" w:hAnsi="Times New Roman"/>
          <w:i/>
          <w:iCs/>
          <w:color w:val="auto"/>
          <w:sz w:val="24"/>
          <w:szCs w:val="24"/>
        </w:rPr>
        <w:t xml:space="preserve">Задание 2. </w:t>
      </w:r>
      <w:r w:rsidRPr="00EC7806">
        <w:rPr>
          <w:rFonts w:ascii="Times New Roman" w:hAnsi="Times New Roman"/>
          <w:color w:val="auto"/>
          <w:sz w:val="24"/>
          <w:szCs w:val="24"/>
        </w:rPr>
        <w:t>В вашем распоряжении имеются следующие данные по мебельной фабрике:</w:t>
      </w:r>
    </w:p>
    <w:p w:rsidR="00635EB2" w:rsidRPr="00EC7806" w:rsidRDefault="00635EB2" w:rsidP="00EC7806">
      <w:pPr>
        <w:pStyle w:val="NormalWeb"/>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стоимость здания – 1,32 млн. руб.;</w:t>
      </w:r>
    </w:p>
    <w:p w:rsidR="00635EB2" w:rsidRPr="00EC7806" w:rsidRDefault="00635EB2" w:rsidP="00EC7806">
      <w:pPr>
        <w:pStyle w:val="NormalWeb"/>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срок службы здания – 50 лет;</w:t>
      </w:r>
    </w:p>
    <w:p w:rsidR="00635EB2" w:rsidRPr="00EC7806" w:rsidRDefault="00635EB2" w:rsidP="00EC7806">
      <w:pPr>
        <w:pStyle w:val="NormalWeb"/>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стоимость оборудования – 1,2 млн. руб.;</w:t>
      </w:r>
    </w:p>
    <w:p w:rsidR="00635EB2" w:rsidRPr="00EC7806" w:rsidRDefault="00635EB2" w:rsidP="00EC7806">
      <w:pPr>
        <w:pStyle w:val="NormalWeb"/>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срок службы оборудования – 10 лет;</w:t>
      </w:r>
    </w:p>
    <w:p w:rsidR="00635EB2" w:rsidRPr="00EC7806" w:rsidRDefault="00635EB2" w:rsidP="00EC7806">
      <w:pPr>
        <w:pStyle w:val="NormalWeb"/>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расход сырья в течение месяца – 125 тыс. руб.;</w:t>
      </w:r>
    </w:p>
    <w:p w:rsidR="00635EB2" w:rsidRPr="00EC7806" w:rsidRDefault="00635EB2" w:rsidP="00EC7806">
      <w:pPr>
        <w:pStyle w:val="NormalWeb"/>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расход электроэнергии в течение месяца – 182,8 тыс. руб.;</w:t>
      </w:r>
    </w:p>
    <w:p w:rsidR="00635EB2" w:rsidRPr="00EC7806" w:rsidRDefault="00635EB2" w:rsidP="00EC7806">
      <w:pPr>
        <w:pStyle w:val="NormalWeb"/>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заработная плата персонала (в месяц) – 100 тыс. руб.;</w:t>
      </w:r>
    </w:p>
    <w:p w:rsidR="00635EB2" w:rsidRPr="00EC7806" w:rsidRDefault="00635EB2" w:rsidP="00EC7806">
      <w:pPr>
        <w:pStyle w:val="NormalWeb"/>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аренда помещения в течение года – 240 тыс. руб.;</w:t>
      </w:r>
    </w:p>
    <w:p w:rsidR="00635EB2" w:rsidRPr="00EC7806" w:rsidRDefault="00635EB2" w:rsidP="00EC7806">
      <w:pPr>
        <w:pStyle w:val="NormalWeb"/>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проценты по полученным средствам за один год – 480 тыс. руб.</w:t>
      </w:r>
    </w:p>
    <w:p w:rsidR="00635EB2" w:rsidRPr="00EC7806" w:rsidRDefault="00635EB2" w:rsidP="00EC7806">
      <w:pPr>
        <w:pStyle w:val="NormalWeb"/>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Определите величину бухгалтерских издержек на производство одного мебельного гарнитура, если фабрика выпускает 160 гарнитуров в месяц.</w:t>
      </w:r>
    </w:p>
    <w:p w:rsidR="00635EB2" w:rsidRDefault="00635EB2" w:rsidP="00F47306">
      <w:pPr>
        <w:ind w:firstLine="709"/>
        <w:jc w:val="both"/>
        <w:rPr>
          <w:i/>
        </w:rPr>
      </w:pPr>
    </w:p>
    <w:p w:rsidR="00635EB2" w:rsidRDefault="00635EB2" w:rsidP="005E7FE7">
      <w:pPr>
        <w:jc w:val="both"/>
      </w:pPr>
      <w:r w:rsidRPr="00EC7806">
        <w:rPr>
          <w:i/>
          <w:iCs/>
        </w:rPr>
        <w:t xml:space="preserve">Задание </w:t>
      </w:r>
      <w:r>
        <w:rPr>
          <w:i/>
          <w:iCs/>
        </w:rPr>
        <w:t>3</w:t>
      </w:r>
      <w:r w:rsidRPr="00EC7806">
        <w:rPr>
          <w:i/>
          <w:iCs/>
        </w:rPr>
        <w:t xml:space="preserve">. </w:t>
      </w:r>
      <w:r>
        <w:t>Рассчитать отклонения по показателям отчётного года от предыдущего, произвести расчёт недостающих показателей, сделать выводы. Формулы расчёта показателей должны быть указаны.</w:t>
      </w:r>
    </w:p>
    <w:p w:rsidR="00635EB2" w:rsidRPr="00883264" w:rsidRDefault="00635EB2" w:rsidP="00A66BF3">
      <w:pPr>
        <w:jc w:val="both"/>
        <w:rPr>
          <w:i/>
        </w:rPr>
      </w:pPr>
      <w:r w:rsidRPr="003208C3">
        <w:rPr>
          <w:i/>
          <w:noProof/>
        </w:rPr>
        <w:pict>
          <v:shape id="Рисунок 3" o:spid="_x0000_i1027" type="#_x0000_t75" style="width:486pt;height:276pt;visibility:visible">
            <v:imagedata r:id="rId26" o:title=""/>
          </v:shape>
        </w:pict>
      </w:r>
    </w:p>
    <w:sectPr w:rsidR="00635EB2" w:rsidRPr="00883264" w:rsidSect="00A44335">
      <w:pgSz w:w="12240" w:h="15840"/>
      <w:pgMar w:top="1134" w:right="758"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Proxima">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MS Mincho">
    <w:altName w:val="?l?r ??Ѓfc"/>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4EF575E"/>
    <w:multiLevelType w:val="hybridMultilevel"/>
    <w:tmpl w:val="15C6BB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CE757CB"/>
    <w:multiLevelType w:val="hybridMultilevel"/>
    <w:tmpl w:val="878EC8C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345430AC"/>
    <w:multiLevelType w:val="hybridMultilevel"/>
    <w:tmpl w:val="E86283C8"/>
    <w:lvl w:ilvl="0" w:tplc="374A9C8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8CB70F4"/>
    <w:multiLevelType w:val="hybridMultilevel"/>
    <w:tmpl w:val="06F2F666"/>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nsid w:val="6F3D4453"/>
    <w:multiLevelType w:val="hybridMultilevel"/>
    <w:tmpl w:val="10FAB5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3D7434D"/>
    <w:multiLevelType w:val="hybridMultilevel"/>
    <w:tmpl w:val="C5668B36"/>
    <w:lvl w:ilvl="0" w:tplc="374A9C8E">
      <w:start w:val="1"/>
      <w:numFmt w:val="decimal"/>
      <w:lvlText w:val="%1."/>
      <w:lvlJc w:val="left"/>
      <w:pPr>
        <w:ind w:left="1069" w:hanging="360"/>
      </w:pPr>
      <w:rPr>
        <w:rFonts w:ascii="Times New Roman" w:hAnsi="Times New Roman" w:cs="Times New Roman" w:hint="default"/>
        <w:color w:val="auto"/>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74FB0600"/>
    <w:multiLevelType w:val="hybridMultilevel"/>
    <w:tmpl w:val="A9384C40"/>
    <w:lvl w:ilvl="0" w:tplc="374A9C8E">
      <w:start w:val="1"/>
      <w:numFmt w:val="decimal"/>
      <w:lvlText w:val="%1."/>
      <w:lvlJc w:val="left"/>
      <w:pPr>
        <w:ind w:left="1429" w:hanging="360"/>
      </w:pPr>
      <w:rPr>
        <w:rFonts w:ascii="Times New Roman" w:hAnsi="Times New Roman" w:cs="Times New Roman" w:hint="default"/>
        <w:color w:val="auto"/>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77C058C7"/>
    <w:multiLevelType w:val="multilevel"/>
    <w:tmpl w:val="452E7DF2"/>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6"/>
  </w:num>
  <w:num w:numId="4">
    <w:abstractNumId w:val="13"/>
  </w:num>
  <w:num w:numId="5">
    <w:abstractNumId w:val="5"/>
  </w:num>
  <w:num w:numId="6">
    <w:abstractNumId w:val="3"/>
  </w:num>
  <w:num w:numId="7">
    <w:abstractNumId w:val="11"/>
  </w:num>
  <w:num w:numId="8">
    <w:abstractNumId w:val="15"/>
  </w:num>
  <w:num w:numId="9">
    <w:abstractNumId w:val="25"/>
  </w:num>
  <w:num w:numId="10">
    <w:abstractNumId w:val="12"/>
  </w:num>
  <w:num w:numId="11">
    <w:abstractNumId w:val="20"/>
  </w:num>
  <w:num w:numId="12">
    <w:abstractNumId w:val="17"/>
  </w:num>
  <w:num w:numId="13">
    <w:abstractNumId w:val="1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3"/>
  </w:num>
  <w:num w:numId="17">
    <w:abstractNumId w:val="24"/>
  </w:num>
  <w:num w:numId="18">
    <w:abstractNumId w:val="7"/>
  </w:num>
  <w:num w:numId="19">
    <w:abstractNumId w:val="14"/>
  </w:num>
  <w:num w:numId="20">
    <w:abstractNumId w:val="4"/>
  </w:num>
  <w:num w:numId="21">
    <w:abstractNumId w:val="8"/>
  </w:num>
  <w:num w:numId="22">
    <w:abstractNumId w:val="21"/>
  </w:num>
  <w:num w:numId="23">
    <w:abstractNumId w:val="22"/>
  </w:num>
  <w:num w:numId="24">
    <w:abstractNumId w:val="9"/>
  </w:num>
  <w:num w:numId="25">
    <w:abstractNumId w:val="1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C537C"/>
    <w:rsid w:val="000D0F53"/>
    <w:rsid w:val="000D2F00"/>
    <w:rsid w:val="000D33DE"/>
    <w:rsid w:val="000D340F"/>
    <w:rsid w:val="000D3C81"/>
    <w:rsid w:val="000D793F"/>
    <w:rsid w:val="000E53B6"/>
    <w:rsid w:val="000F0053"/>
    <w:rsid w:val="000F0146"/>
    <w:rsid w:val="000F0F00"/>
    <w:rsid w:val="000F229C"/>
    <w:rsid w:val="000F440F"/>
    <w:rsid w:val="0011002C"/>
    <w:rsid w:val="00110A23"/>
    <w:rsid w:val="001134DA"/>
    <w:rsid w:val="0011373B"/>
    <w:rsid w:val="0011664E"/>
    <w:rsid w:val="00117F6D"/>
    <w:rsid w:val="001258D3"/>
    <w:rsid w:val="0013497C"/>
    <w:rsid w:val="00135A52"/>
    <w:rsid w:val="001446E2"/>
    <w:rsid w:val="00152713"/>
    <w:rsid w:val="00155986"/>
    <w:rsid w:val="00160160"/>
    <w:rsid w:val="001615E8"/>
    <w:rsid w:val="00162942"/>
    <w:rsid w:val="001654FA"/>
    <w:rsid w:val="001701FF"/>
    <w:rsid w:val="0017138C"/>
    <w:rsid w:val="00171C02"/>
    <w:rsid w:val="00173720"/>
    <w:rsid w:val="00176CDC"/>
    <w:rsid w:val="001824BF"/>
    <w:rsid w:val="001849AA"/>
    <w:rsid w:val="00187C02"/>
    <w:rsid w:val="001A1736"/>
    <w:rsid w:val="001A1F37"/>
    <w:rsid w:val="001A5339"/>
    <w:rsid w:val="001A6EEF"/>
    <w:rsid w:val="001B230A"/>
    <w:rsid w:val="001B2D68"/>
    <w:rsid w:val="001B60D7"/>
    <w:rsid w:val="001C4D5A"/>
    <w:rsid w:val="001C5440"/>
    <w:rsid w:val="001C5872"/>
    <w:rsid w:val="001D1823"/>
    <w:rsid w:val="001D3ABC"/>
    <w:rsid w:val="001D3BD4"/>
    <w:rsid w:val="001D3CDD"/>
    <w:rsid w:val="001D4596"/>
    <w:rsid w:val="001D4F6F"/>
    <w:rsid w:val="001D6EBA"/>
    <w:rsid w:val="001E1177"/>
    <w:rsid w:val="001E2039"/>
    <w:rsid w:val="001E229A"/>
    <w:rsid w:val="001E43EC"/>
    <w:rsid w:val="001E5A43"/>
    <w:rsid w:val="001E638B"/>
    <w:rsid w:val="001F0A5D"/>
    <w:rsid w:val="001F5B8A"/>
    <w:rsid w:val="001F764D"/>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4F49"/>
    <w:rsid w:val="00257C0F"/>
    <w:rsid w:val="002629FF"/>
    <w:rsid w:val="00262FFD"/>
    <w:rsid w:val="00263B24"/>
    <w:rsid w:val="00263E7E"/>
    <w:rsid w:val="00270187"/>
    <w:rsid w:val="002772B7"/>
    <w:rsid w:val="00283F33"/>
    <w:rsid w:val="00284B75"/>
    <w:rsid w:val="002900BE"/>
    <w:rsid w:val="00292248"/>
    <w:rsid w:val="002A1EA3"/>
    <w:rsid w:val="002B7646"/>
    <w:rsid w:val="002C1568"/>
    <w:rsid w:val="002C2420"/>
    <w:rsid w:val="002C7875"/>
    <w:rsid w:val="002D0F2F"/>
    <w:rsid w:val="002D2B74"/>
    <w:rsid w:val="002D30B4"/>
    <w:rsid w:val="002E3693"/>
    <w:rsid w:val="002E3E81"/>
    <w:rsid w:val="002E6EA5"/>
    <w:rsid w:val="002F1FCD"/>
    <w:rsid w:val="002F2EDF"/>
    <w:rsid w:val="002F782F"/>
    <w:rsid w:val="003013BD"/>
    <w:rsid w:val="00302DFD"/>
    <w:rsid w:val="00313976"/>
    <w:rsid w:val="003208C3"/>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228C"/>
    <w:rsid w:val="003A3349"/>
    <w:rsid w:val="003A76FF"/>
    <w:rsid w:val="003B1DD6"/>
    <w:rsid w:val="003B2E7C"/>
    <w:rsid w:val="003C4013"/>
    <w:rsid w:val="003C752F"/>
    <w:rsid w:val="003D12E2"/>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3C1F"/>
    <w:rsid w:val="00445243"/>
    <w:rsid w:val="004502DB"/>
    <w:rsid w:val="00453D7C"/>
    <w:rsid w:val="00454EA2"/>
    <w:rsid w:val="00466912"/>
    <w:rsid w:val="004933B3"/>
    <w:rsid w:val="004B0DB4"/>
    <w:rsid w:val="004B69FC"/>
    <w:rsid w:val="004D19A2"/>
    <w:rsid w:val="004D2C5D"/>
    <w:rsid w:val="004D4ABB"/>
    <w:rsid w:val="004D4CFE"/>
    <w:rsid w:val="004E1D16"/>
    <w:rsid w:val="004E2400"/>
    <w:rsid w:val="004E5484"/>
    <w:rsid w:val="004E7649"/>
    <w:rsid w:val="004F4739"/>
    <w:rsid w:val="004F6FE5"/>
    <w:rsid w:val="004F718B"/>
    <w:rsid w:val="004F780A"/>
    <w:rsid w:val="004F7B61"/>
    <w:rsid w:val="00502628"/>
    <w:rsid w:val="005029DF"/>
    <w:rsid w:val="0050343B"/>
    <w:rsid w:val="005101C1"/>
    <w:rsid w:val="00510F01"/>
    <w:rsid w:val="00511A49"/>
    <w:rsid w:val="0052002C"/>
    <w:rsid w:val="00521EC4"/>
    <w:rsid w:val="005523AB"/>
    <w:rsid w:val="00554FB1"/>
    <w:rsid w:val="00557DC1"/>
    <w:rsid w:val="00567983"/>
    <w:rsid w:val="00586578"/>
    <w:rsid w:val="00586680"/>
    <w:rsid w:val="00587B7E"/>
    <w:rsid w:val="00595C13"/>
    <w:rsid w:val="005A5AE6"/>
    <w:rsid w:val="005A6891"/>
    <w:rsid w:val="005B0DEE"/>
    <w:rsid w:val="005B327C"/>
    <w:rsid w:val="005B6382"/>
    <w:rsid w:val="005B6B6E"/>
    <w:rsid w:val="005C1F1F"/>
    <w:rsid w:val="005C23A3"/>
    <w:rsid w:val="005C2B3C"/>
    <w:rsid w:val="005C5E44"/>
    <w:rsid w:val="005C686E"/>
    <w:rsid w:val="005D0E38"/>
    <w:rsid w:val="005D6601"/>
    <w:rsid w:val="005E6CE1"/>
    <w:rsid w:val="005E7FE7"/>
    <w:rsid w:val="005F0774"/>
    <w:rsid w:val="005F22D7"/>
    <w:rsid w:val="005F48B9"/>
    <w:rsid w:val="005F7335"/>
    <w:rsid w:val="0060272F"/>
    <w:rsid w:val="006038D7"/>
    <w:rsid w:val="0061597D"/>
    <w:rsid w:val="006178D3"/>
    <w:rsid w:val="006237AC"/>
    <w:rsid w:val="00624DCB"/>
    <w:rsid w:val="00625F17"/>
    <w:rsid w:val="006351D8"/>
    <w:rsid w:val="00635EB2"/>
    <w:rsid w:val="00637074"/>
    <w:rsid w:val="00643ACB"/>
    <w:rsid w:val="0064569F"/>
    <w:rsid w:val="0065192A"/>
    <w:rsid w:val="0066220B"/>
    <w:rsid w:val="00662CEE"/>
    <w:rsid w:val="0066321C"/>
    <w:rsid w:val="00663825"/>
    <w:rsid w:val="00665FCC"/>
    <w:rsid w:val="00674471"/>
    <w:rsid w:val="006744CB"/>
    <w:rsid w:val="006760DD"/>
    <w:rsid w:val="006774E3"/>
    <w:rsid w:val="00681DE3"/>
    <w:rsid w:val="0068288E"/>
    <w:rsid w:val="006875C2"/>
    <w:rsid w:val="00692756"/>
    <w:rsid w:val="006937DF"/>
    <w:rsid w:val="006962BD"/>
    <w:rsid w:val="00696F5D"/>
    <w:rsid w:val="006A0271"/>
    <w:rsid w:val="006A316B"/>
    <w:rsid w:val="006A5AB7"/>
    <w:rsid w:val="006C2F1D"/>
    <w:rsid w:val="006C4353"/>
    <w:rsid w:val="006E45B3"/>
    <w:rsid w:val="006E6066"/>
    <w:rsid w:val="006F2550"/>
    <w:rsid w:val="006F5EFD"/>
    <w:rsid w:val="00700964"/>
    <w:rsid w:val="0070244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4CA"/>
    <w:rsid w:val="007F3659"/>
    <w:rsid w:val="007F3ACF"/>
    <w:rsid w:val="007F6435"/>
    <w:rsid w:val="00802C02"/>
    <w:rsid w:val="00802F71"/>
    <w:rsid w:val="00811253"/>
    <w:rsid w:val="008170B6"/>
    <w:rsid w:val="008327A3"/>
    <w:rsid w:val="008365A6"/>
    <w:rsid w:val="0084206C"/>
    <w:rsid w:val="00842910"/>
    <w:rsid w:val="008434AC"/>
    <w:rsid w:val="00843BD8"/>
    <w:rsid w:val="00852C66"/>
    <w:rsid w:val="00853C41"/>
    <w:rsid w:val="008646C3"/>
    <w:rsid w:val="008649FD"/>
    <w:rsid w:val="0086727A"/>
    <w:rsid w:val="008727D0"/>
    <w:rsid w:val="00874163"/>
    <w:rsid w:val="0087573B"/>
    <w:rsid w:val="00880EFD"/>
    <w:rsid w:val="00883264"/>
    <w:rsid w:val="0088674A"/>
    <w:rsid w:val="008923FA"/>
    <w:rsid w:val="0089270A"/>
    <w:rsid w:val="00895AA6"/>
    <w:rsid w:val="00896A13"/>
    <w:rsid w:val="008A52F2"/>
    <w:rsid w:val="008A53F5"/>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432C4"/>
    <w:rsid w:val="00945E97"/>
    <w:rsid w:val="009512A4"/>
    <w:rsid w:val="00952F45"/>
    <w:rsid w:val="0095663B"/>
    <w:rsid w:val="00956B22"/>
    <w:rsid w:val="00960817"/>
    <w:rsid w:val="00960E38"/>
    <w:rsid w:val="009658B9"/>
    <w:rsid w:val="00966D75"/>
    <w:rsid w:val="009676E8"/>
    <w:rsid w:val="00967705"/>
    <w:rsid w:val="0099483A"/>
    <w:rsid w:val="009968CF"/>
    <w:rsid w:val="00996A25"/>
    <w:rsid w:val="009A0559"/>
    <w:rsid w:val="009A1C0B"/>
    <w:rsid w:val="009A26F9"/>
    <w:rsid w:val="009A34D9"/>
    <w:rsid w:val="009A4485"/>
    <w:rsid w:val="009A4F46"/>
    <w:rsid w:val="009B1BE2"/>
    <w:rsid w:val="009B4892"/>
    <w:rsid w:val="009B4C4B"/>
    <w:rsid w:val="009C38DB"/>
    <w:rsid w:val="009C58AD"/>
    <w:rsid w:val="009D17A9"/>
    <w:rsid w:val="009D3D3A"/>
    <w:rsid w:val="009E0C36"/>
    <w:rsid w:val="00A0404A"/>
    <w:rsid w:val="00A134C3"/>
    <w:rsid w:val="00A30977"/>
    <w:rsid w:val="00A35F47"/>
    <w:rsid w:val="00A4058A"/>
    <w:rsid w:val="00A41585"/>
    <w:rsid w:val="00A430D9"/>
    <w:rsid w:val="00A44335"/>
    <w:rsid w:val="00A44DFF"/>
    <w:rsid w:val="00A53FA6"/>
    <w:rsid w:val="00A567A0"/>
    <w:rsid w:val="00A6423E"/>
    <w:rsid w:val="00A66BF3"/>
    <w:rsid w:val="00A71F9D"/>
    <w:rsid w:val="00A87544"/>
    <w:rsid w:val="00A91474"/>
    <w:rsid w:val="00A91F5F"/>
    <w:rsid w:val="00A92D7B"/>
    <w:rsid w:val="00A941AA"/>
    <w:rsid w:val="00A96FF5"/>
    <w:rsid w:val="00AA0EC5"/>
    <w:rsid w:val="00AA13E3"/>
    <w:rsid w:val="00AA24C3"/>
    <w:rsid w:val="00AB6580"/>
    <w:rsid w:val="00AB7A96"/>
    <w:rsid w:val="00AC2938"/>
    <w:rsid w:val="00AD0283"/>
    <w:rsid w:val="00AD3599"/>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321FA"/>
    <w:rsid w:val="00B408B6"/>
    <w:rsid w:val="00B43110"/>
    <w:rsid w:val="00B43431"/>
    <w:rsid w:val="00B47B0E"/>
    <w:rsid w:val="00B500B9"/>
    <w:rsid w:val="00B65424"/>
    <w:rsid w:val="00B75BE2"/>
    <w:rsid w:val="00B77B31"/>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08FC"/>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6949"/>
    <w:rsid w:val="00D57159"/>
    <w:rsid w:val="00D5728C"/>
    <w:rsid w:val="00D67B67"/>
    <w:rsid w:val="00D67F68"/>
    <w:rsid w:val="00D862BD"/>
    <w:rsid w:val="00DB53D1"/>
    <w:rsid w:val="00DC11F5"/>
    <w:rsid w:val="00DE3071"/>
    <w:rsid w:val="00DF5BD7"/>
    <w:rsid w:val="00E04702"/>
    <w:rsid w:val="00E079D9"/>
    <w:rsid w:val="00E11726"/>
    <w:rsid w:val="00E16F87"/>
    <w:rsid w:val="00E20958"/>
    <w:rsid w:val="00E21B98"/>
    <w:rsid w:val="00E31B51"/>
    <w:rsid w:val="00E324FF"/>
    <w:rsid w:val="00E3414D"/>
    <w:rsid w:val="00E353DC"/>
    <w:rsid w:val="00E376C9"/>
    <w:rsid w:val="00E46EB1"/>
    <w:rsid w:val="00E479E6"/>
    <w:rsid w:val="00E54D67"/>
    <w:rsid w:val="00E562B2"/>
    <w:rsid w:val="00E57152"/>
    <w:rsid w:val="00E66028"/>
    <w:rsid w:val="00E66F59"/>
    <w:rsid w:val="00E67765"/>
    <w:rsid w:val="00E70EB1"/>
    <w:rsid w:val="00E72231"/>
    <w:rsid w:val="00E73DF4"/>
    <w:rsid w:val="00E80F41"/>
    <w:rsid w:val="00E8101E"/>
    <w:rsid w:val="00E93563"/>
    <w:rsid w:val="00E937B3"/>
    <w:rsid w:val="00E945AB"/>
    <w:rsid w:val="00E96F03"/>
    <w:rsid w:val="00EA08F0"/>
    <w:rsid w:val="00EA1884"/>
    <w:rsid w:val="00EA7FF3"/>
    <w:rsid w:val="00EB065C"/>
    <w:rsid w:val="00EB3314"/>
    <w:rsid w:val="00EB3399"/>
    <w:rsid w:val="00EC232D"/>
    <w:rsid w:val="00EC3BF7"/>
    <w:rsid w:val="00EC5D20"/>
    <w:rsid w:val="00EC6C16"/>
    <w:rsid w:val="00EC7806"/>
    <w:rsid w:val="00ED1024"/>
    <w:rsid w:val="00ED396A"/>
    <w:rsid w:val="00ED3E68"/>
    <w:rsid w:val="00ED4788"/>
    <w:rsid w:val="00EE1CBF"/>
    <w:rsid w:val="00EE64B9"/>
    <w:rsid w:val="00EE7217"/>
    <w:rsid w:val="00EF140F"/>
    <w:rsid w:val="00EF31F4"/>
    <w:rsid w:val="00EF39E4"/>
    <w:rsid w:val="00EF7E24"/>
    <w:rsid w:val="00F0399E"/>
    <w:rsid w:val="00F1768B"/>
    <w:rsid w:val="00F229AC"/>
    <w:rsid w:val="00F24CC8"/>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96CE4"/>
    <w:rsid w:val="00FA628D"/>
    <w:rsid w:val="00FB4057"/>
    <w:rsid w:val="00FB49E9"/>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1">
    <w:name w:val="heading 1"/>
    <w:basedOn w:val="Normal"/>
    <w:next w:val="Normal"/>
    <w:link w:val="Heading1Char"/>
    <w:uiPriority w:val="99"/>
    <w:qFormat/>
    <w:rsid w:val="00643ACB"/>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43ACB"/>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0">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0"/>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1">
    <w:name w:val="Вопросы"/>
    <w:basedOn w:val="Normal"/>
    <w:uiPriority w:val="99"/>
    <w:rsid w:val="003E48E0"/>
    <w:pPr>
      <w:spacing w:line="280" w:lineRule="exact"/>
      <w:ind w:firstLine="567"/>
      <w:jc w:val="both"/>
    </w:pPr>
    <w:rPr>
      <w:b/>
      <w:i/>
      <w:sz w:val="26"/>
      <w:szCs w:val="20"/>
    </w:rPr>
  </w:style>
  <w:style w:type="paragraph" w:customStyle="1" w:styleId="a2">
    <w:name w:val="а Обычный"/>
    <w:basedOn w:val="Normal"/>
    <w:link w:val="a3"/>
    <w:uiPriority w:val="99"/>
    <w:rsid w:val="003E48E0"/>
    <w:pPr>
      <w:widowControl w:val="0"/>
      <w:ind w:firstLine="567"/>
      <w:jc w:val="both"/>
    </w:pPr>
    <w:rPr>
      <w:iCs/>
      <w:sz w:val="28"/>
    </w:rPr>
  </w:style>
  <w:style w:type="character" w:customStyle="1" w:styleId="a3">
    <w:name w:val="а Обычный Знак"/>
    <w:link w:val="a2"/>
    <w:uiPriority w:val="99"/>
    <w:locked/>
    <w:rsid w:val="003E48E0"/>
    <w:rPr>
      <w:sz w:val="24"/>
    </w:rPr>
  </w:style>
  <w:style w:type="paragraph" w:customStyle="1" w:styleId="a4">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5">
    <w:name w:val="а Вопросы ПТК"/>
    <w:basedOn w:val="Normal"/>
    <w:link w:val="a6"/>
    <w:uiPriority w:val="99"/>
    <w:rsid w:val="00996A25"/>
    <w:pPr>
      <w:widowControl w:val="0"/>
      <w:ind w:firstLine="567"/>
      <w:jc w:val="both"/>
    </w:pPr>
    <w:rPr>
      <w:b/>
      <w:bCs/>
      <w:i/>
      <w:iCs/>
      <w:sz w:val="28"/>
    </w:rPr>
  </w:style>
  <w:style w:type="character" w:customStyle="1" w:styleId="a6">
    <w:name w:val="а Вопросы ПТК Знак"/>
    <w:link w:val="a5"/>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lenstr4gtm">
    <w:name w:val="lenstr4gtm"/>
    <w:basedOn w:val="Normal"/>
    <w:uiPriority w:val="99"/>
    <w:rsid w:val="001D1823"/>
    <w:pPr>
      <w:spacing w:before="100" w:beforeAutospacing="1" w:after="100" w:afterAutospacing="1"/>
    </w:pPr>
  </w:style>
  <w:style w:type="character" w:customStyle="1" w:styleId="lenstr4gtm1">
    <w:name w:val="lenstr4gtm1"/>
    <w:basedOn w:val="DefaultParagraphFont"/>
    <w:uiPriority w:val="99"/>
    <w:rsid w:val="001D1823"/>
    <w:rPr>
      <w:rFonts w:cs="Times New Roman"/>
    </w:rPr>
  </w:style>
  <w:style w:type="paragraph" w:customStyle="1" w:styleId="p38">
    <w:name w:val="p38"/>
    <w:basedOn w:val="Normal"/>
    <w:uiPriority w:val="99"/>
    <w:rsid w:val="001D1823"/>
    <w:pPr>
      <w:spacing w:before="100" w:beforeAutospacing="1" w:after="100" w:afterAutospacing="1"/>
    </w:pPr>
  </w:style>
  <w:style w:type="paragraph" w:customStyle="1" w:styleId="p17">
    <w:name w:val="p17"/>
    <w:basedOn w:val="Normal"/>
    <w:uiPriority w:val="99"/>
    <w:rsid w:val="00625F17"/>
    <w:pPr>
      <w:spacing w:before="100" w:beforeAutospacing="1" w:after="100" w:afterAutospacing="1"/>
    </w:pPr>
  </w:style>
  <w:style w:type="paragraph" w:customStyle="1" w:styleId="p19">
    <w:name w:val="p19"/>
    <w:basedOn w:val="Normal"/>
    <w:uiPriority w:val="99"/>
    <w:rsid w:val="00625F17"/>
    <w:pPr>
      <w:spacing w:before="100" w:beforeAutospacing="1" w:after="100" w:afterAutospacing="1"/>
    </w:pPr>
  </w:style>
  <w:style w:type="paragraph" w:customStyle="1" w:styleId="p21">
    <w:name w:val="p21"/>
    <w:basedOn w:val="Normal"/>
    <w:uiPriority w:val="99"/>
    <w:rsid w:val="00625F17"/>
    <w:pPr>
      <w:spacing w:before="100" w:beforeAutospacing="1" w:after="100" w:afterAutospacing="1"/>
    </w:pPr>
  </w:style>
  <w:style w:type="paragraph" w:customStyle="1" w:styleId="p36">
    <w:name w:val="p36"/>
    <w:basedOn w:val="Normal"/>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BalloonText">
    <w:name w:val="Balloon Text"/>
    <w:basedOn w:val="Normal"/>
    <w:link w:val="BalloonTextChar"/>
    <w:uiPriority w:val="99"/>
    <w:semiHidden/>
    <w:rsid w:val="005C5E44"/>
    <w:pPr>
      <w:widowControl w:val="0"/>
      <w:autoSpaceDE w:val="0"/>
      <w:autoSpaceDN w:val="0"/>
      <w:adjustRightInd w:val="0"/>
    </w:pPr>
    <w:rPr>
      <w:rFonts w:ascii="Segoe UI" w:hAnsi="Segoe UI"/>
      <w:sz w:val="18"/>
      <w:szCs w:val="18"/>
    </w:rPr>
  </w:style>
  <w:style w:type="character" w:customStyle="1" w:styleId="BalloonTextChar">
    <w:name w:val="Balloon Text Char"/>
    <w:basedOn w:val="DefaultParagraphFont"/>
    <w:link w:val="BalloonText"/>
    <w:uiPriority w:val="99"/>
    <w:semiHidden/>
    <w:locked/>
    <w:rsid w:val="005C5E44"/>
    <w:rPr>
      <w:rFonts w:ascii="Segoe UI" w:hAnsi="Segoe UI" w:cs="Times New Roman"/>
      <w:sz w:val="18"/>
      <w:szCs w:val="18"/>
    </w:rPr>
  </w:style>
  <w:style w:type="paragraph" w:customStyle="1" w:styleId="cdt4ke">
    <w:name w:val="cdt4ke"/>
    <w:basedOn w:val="Normal"/>
    <w:uiPriority w:val="99"/>
    <w:rsid w:val="00365BF1"/>
    <w:pPr>
      <w:spacing w:before="100" w:beforeAutospacing="1" w:after="100" w:afterAutospacing="1"/>
    </w:pPr>
  </w:style>
  <w:style w:type="character" w:customStyle="1" w:styleId="style2">
    <w:name w:val="style2"/>
    <w:basedOn w:val="DefaultParagraphFont"/>
    <w:uiPriority w:val="99"/>
    <w:rsid w:val="006E6066"/>
    <w:rPr>
      <w:rFonts w:cs="Times New Roman"/>
    </w:rPr>
  </w:style>
  <w:style w:type="character" w:customStyle="1" w:styleId="apple-converted-space">
    <w:name w:val="apple-converted-space"/>
    <w:basedOn w:val="DefaultParagraphFont"/>
    <w:uiPriority w:val="99"/>
    <w:rsid w:val="00F47306"/>
    <w:rPr>
      <w:rFonts w:cs="Times New Roman"/>
    </w:rPr>
  </w:style>
  <w:style w:type="paragraph" w:customStyle="1" w:styleId="p2">
    <w:name w:val="p2"/>
    <w:basedOn w:val="Normal"/>
    <w:uiPriority w:val="99"/>
    <w:rsid w:val="00F47306"/>
    <w:pPr>
      <w:spacing w:before="100" w:beforeAutospacing="1" w:after="100" w:afterAutospacing="1"/>
    </w:pPr>
  </w:style>
  <w:style w:type="paragraph" w:customStyle="1" w:styleId="p3">
    <w:name w:val="p3"/>
    <w:basedOn w:val="Normal"/>
    <w:uiPriority w:val="99"/>
    <w:rsid w:val="00F47306"/>
    <w:pPr>
      <w:spacing w:before="100" w:beforeAutospacing="1" w:after="100" w:afterAutospacing="1"/>
    </w:pPr>
  </w:style>
  <w:style w:type="character" w:customStyle="1" w:styleId="s1">
    <w:name w:val="s1"/>
    <w:basedOn w:val="DefaultParagraphFont"/>
    <w:uiPriority w:val="99"/>
    <w:rsid w:val="00F47306"/>
    <w:rPr>
      <w:rFonts w:cs="Times New Roman"/>
    </w:rPr>
  </w:style>
  <w:style w:type="character" w:customStyle="1" w:styleId="s2">
    <w:name w:val="s2"/>
    <w:basedOn w:val="DefaultParagraphFont"/>
    <w:uiPriority w:val="99"/>
    <w:rsid w:val="00F47306"/>
    <w:rPr>
      <w:rFonts w:cs="Times New Roman"/>
    </w:rPr>
  </w:style>
  <w:style w:type="paragraph" w:customStyle="1" w:styleId="p4">
    <w:name w:val="p4"/>
    <w:basedOn w:val="Normal"/>
    <w:uiPriority w:val="99"/>
    <w:rsid w:val="00F47306"/>
    <w:pPr>
      <w:spacing w:before="100" w:beforeAutospacing="1" w:after="100" w:afterAutospacing="1"/>
    </w:pPr>
  </w:style>
  <w:style w:type="character" w:customStyle="1" w:styleId="s3">
    <w:name w:val="s3"/>
    <w:basedOn w:val="DefaultParagraphFont"/>
    <w:uiPriority w:val="99"/>
    <w:rsid w:val="00F47306"/>
    <w:rPr>
      <w:rFonts w:cs="Times New Roman"/>
    </w:rPr>
  </w:style>
  <w:style w:type="paragraph" w:customStyle="1" w:styleId="a">
    <w:name w:val="Маркированный список_УМК"/>
    <w:basedOn w:val="Normal"/>
    <w:next w:val="Normal"/>
    <w:link w:val="a7"/>
    <w:uiPriority w:val="99"/>
    <w:rsid w:val="00F47306"/>
    <w:pPr>
      <w:numPr>
        <w:numId w:val="19"/>
      </w:numPr>
      <w:suppressAutoHyphens/>
      <w:ind w:left="567" w:hanging="283"/>
      <w:jc w:val="both"/>
    </w:pPr>
    <w:rPr>
      <w:sz w:val="28"/>
      <w:szCs w:val="28"/>
      <w:lang w:eastAsia="en-US"/>
    </w:rPr>
  </w:style>
  <w:style w:type="character" w:customStyle="1" w:styleId="a7">
    <w:name w:val="Маркированный список_УМК Знак"/>
    <w:link w:val="a"/>
    <w:uiPriority w:val="99"/>
    <w:locked/>
    <w:rsid w:val="00F47306"/>
    <w:rPr>
      <w:rFonts w:eastAsia="Times New Roman"/>
      <w:sz w:val="28"/>
      <w:lang w:eastAsia="en-US"/>
    </w:rPr>
  </w:style>
  <w:style w:type="paragraph" w:styleId="HTMLPreformatted">
    <w:name w:val="HTML Preformatted"/>
    <w:basedOn w:val="Normal"/>
    <w:link w:val="HTMLPreformattedChar"/>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PreformattedChar">
    <w:name w:val="HTML Preformatted Char"/>
    <w:basedOn w:val="DefaultParagraphFont"/>
    <w:link w:val="HTMLPreformatted"/>
    <w:uiPriority w:val="99"/>
    <w:locked/>
    <w:rsid w:val="00F47306"/>
    <w:rPr>
      <w:rFonts w:ascii="Courier New" w:eastAsia="Times New Roman" w:hAnsi="Courier New" w:cs="Times New Roman"/>
      <w:sz w:val="24"/>
      <w:szCs w:val="24"/>
    </w:rPr>
  </w:style>
  <w:style w:type="character" w:customStyle="1" w:styleId="section-title">
    <w:name w:val="section-title"/>
    <w:basedOn w:val="DefaultParagraphFont"/>
    <w:uiPriority w:val="99"/>
    <w:rsid w:val="00F73A54"/>
    <w:rPr>
      <w:rFonts w:cs="Times New Roman"/>
    </w:rPr>
  </w:style>
  <w:style w:type="character" w:customStyle="1" w:styleId="title-separator">
    <w:name w:val="title-separator"/>
    <w:basedOn w:val="DefaultParagraphFont"/>
    <w:uiPriority w:val="99"/>
    <w:rsid w:val="00F73A54"/>
    <w:rPr>
      <w:rFonts w:cs="Times New Roman"/>
    </w:rPr>
  </w:style>
  <w:style w:type="character" w:customStyle="1" w:styleId="chapter-titlea">
    <w:name w:val="chapter-titlea"/>
    <w:basedOn w:val="DefaultParagraphFont"/>
    <w:uiPriority w:val="99"/>
    <w:rsid w:val="00F73A54"/>
    <w:rPr>
      <w:rFonts w:cs="Times New Roman"/>
    </w:rPr>
  </w:style>
  <w:style w:type="paragraph" w:customStyle="1" w:styleId="copyright">
    <w:name w:val="copyright"/>
    <w:basedOn w:val="Normal"/>
    <w:uiPriority w:val="99"/>
    <w:rsid w:val="00F73A54"/>
    <w:pPr>
      <w:spacing w:before="100" w:beforeAutospacing="1" w:after="100" w:afterAutospacing="1"/>
    </w:pPr>
  </w:style>
  <w:style w:type="paragraph" w:styleId="z-TopofForm">
    <w:name w:val="HTML Top of Form"/>
    <w:basedOn w:val="Normal"/>
    <w:next w:val="Normal"/>
    <w:link w:val="z-TopofFormChar"/>
    <w:hidden/>
    <w:uiPriority w:val="99"/>
    <w:semiHidden/>
    <w:rsid w:val="00F73A54"/>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F73A54"/>
    <w:rPr>
      <w:rFonts w:ascii="Arial" w:hAnsi="Arial" w:cs="Arial"/>
      <w:vanish/>
      <w:sz w:val="16"/>
      <w:szCs w:val="16"/>
    </w:rPr>
  </w:style>
  <w:style w:type="paragraph" w:styleId="z-BottomofForm">
    <w:name w:val="HTML Bottom of Form"/>
    <w:basedOn w:val="Normal"/>
    <w:next w:val="Normal"/>
    <w:link w:val="z-BottomofFormChar"/>
    <w:hidden/>
    <w:uiPriority w:val="99"/>
    <w:semiHidden/>
    <w:rsid w:val="00F73A54"/>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F73A54"/>
    <w:rPr>
      <w:rFonts w:ascii="Arial" w:hAnsi="Arial" w:cs="Arial"/>
      <w:vanish/>
      <w:sz w:val="16"/>
      <w:szCs w:val="16"/>
    </w:rPr>
  </w:style>
  <w:style w:type="paragraph" w:customStyle="1" w:styleId="descr">
    <w:name w:val="descr"/>
    <w:basedOn w:val="Normal"/>
    <w:uiPriority w:val="99"/>
    <w:rsid w:val="00F73A54"/>
    <w:pPr>
      <w:spacing w:before="100" w:beforeAutospacing="1" w:after="100" w:afterAutospacing="1"/>
    </w:pPr>
  </w:style>
  <w:style w:type="paragraph" w:customStyle="1" w:styleId="TableParagraph">
    <w:name w:val="Table Paragraph"/>
    <w:basedOn w:val="Normal"/>
    <w:uiPriority w:val="99"/>
    <w:rsid w:val="00624DCB"/>
    <w:pPr>
      <w:widowControl w:val="0"/>
      <w:autoSpaceDE w:val="0"/>
      <w:autoSpaceDN w:val="0"/>
    </w:pPr>
    <w:rPr>
      <w:sz w:val="22"/>
      <w:szCs w:val="22"/>
      <w:lang w:eastAsia="en-US"/>
    </w:rPr>
  </w:style>
  <w:style w:type="paragraph" w:customStyle="1" w:styleId="a8">
    <w:name w:val="а Заголовок темы"/>
    <w:basedOn w:val="Normal"/>
    <w:uiPriority w:val="99"/>
    <w:rsid w:val="0017138C"/>
    <w:rPr>
      <w:b/>
      <w:bCs/>
      <w:sz w:val="28"/>
    </w:rPr>
  </w:style>
  <w:style w:type="paragraph" w:customStyle="1" w:styleId="Default">
    <w:name w:val="Default"/>
    <w:uiPriority w:val="99"/>
    <w:rsid w:val="00945E97"/>
    <w:pPr>
      <w:autoSpaceDE w:val="0"/>
      <w:autoSpaceDN w:val="0"/>
      <w:adjustRightInd w:val="0"/>
    </w:pPr>
    <w:rPr>
      <w:color w:val="000000"/>
      <w:sz w:val="24"/>
      <w:szCs w:val="24"/>
      <w:lang w:eastAsia="en-US"/>
    </w:rPr>
  </w:style>
  <w:style w:type="character" w:customStyle="1" w:styleId="hps">
    <w:name w:val="hps"/>
    <w:basedOn w:val="DefaultParagraphFont"/>
    <w:uiPriority w:val="99"/>
    <w:rsid w:val="00EC7806"/>
    <w:rPr>
      <w:rFonts w:cs="Times New Roman"/>
    </w:rPr>
  </w:style>
  <w:style w:type="character" w:customStyle="1" w:styleId="FontStyle83">
    <w:name w:val="Font Style83"/>
    <w:basedOn w:val="DefaultParagraphFont"/>
    <w:uiPriority w:val="99"/>
    <w:rsid w:val="00EC7806"/>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1820073073">
      <w:marLeft w:val="0"/>
      <w:marRight w:val="0"/>
      <w:marTop w:val="0"/>
      <w:marBottom w:val="0"/>
      <w:divBdr>
        <w:top w:val="none" w:sz="0" w:space="0" w:color="auto"/>
        <w:left w:val="none" w:sz="0" w:space="0" w:color="auto"/>
        <w:bottom w:val="none" w:sz="0" w:space="0" w:color="auto"/>
        <w:right w:val="none" w:sz="0" w:space="0" w:color="auto"/>
      </w:divBdr>
    </w:div>
    <w:div w:id="1820073076">
      <w:marLeft w:val="0"/>
      <w:marRight w:val="0"/>
      <w:marTop w:val="0"/>
      <w:marBottom w:val="0"/>
      <w:divBdr>
        <w:top w:val="none" w:sz="0" w:space="0" w:color="auto"/>
        <w:left w:val="none" w:sz="0" w:space="0" w:color="auto"/>
        <w:bottom w:val="none" w:sz="0" w:space="0" w:color="auto"/>
        <w:right w:val="none" w:sz="0" w:space="0" w:color="auto"/>
      </w:divBdr>
    </w:div>
    <w:div w:id="1820073079">
      <w:marLeft w:val="0"/>
      <w:marRight w:val="0"/>
      <w:marTop w:val="0"/>
      <w:marBottom w:val="0"/>
      <w:divBdr>
        <w:top w:val="none" w:sz="0" w:space="0" w:color="auto"/>
        <w:left w:val="none" w:sz="0" w:space="0" w:color="auto"/>
        <w:bottom w:val="none" w:sz="0" w:space="0" w:color="auto"/>
        <w:right w:val="none" w:sz="0" w:space="0" w:color="auto"/>
      </w:divBdr>
    </w:div>
    <w:div w:id="1820073082">
      <w:marLeft w:val="0"/>
      <w:marRight w:val="0"/>
      <w:marTop w:val="0"/>
      <w:marBottom w:val="0"/>
      <w:divBdr>
        <w:top w:val="none" w:sz="0" w:space="0" w:color="auto"/>
        <w:left w:val="none" w:sz="0" w:space="0" w:color="auto"/>
        <w:bottom w:val="none" w:sz="0" w:space="0" w:color="auto"/>
        <w:right w:val="none" w:sz="0" w:space="0" w:color="auto"/>
      </w:divBdr>
      <w:divsChild>
        <w:div w:id="1820073152">
          <w:marLeft w:val="0"/>
          <w:marRight w:val="0"/>
          <w:marTop w:val="0"/>
          <w:marBottom w:val="0"/>
          <w:divBdr>
            <w:top w:val="none" w:sz="0" w:space="0" w:color="auto"/>
            <w:left w:val="none" w:sz="0" w:space="0" w:color="auto"/>
            <w:bottom w:val="none" w:sz="0" w:space="0" w:color="auto"/>
            <w:right w:val="none" w:sz="0" w:space="0" w:color="auto"/>
          </w:divBdr>
          <w:divsChild>
            <w:div w:id="1820073113">
              <w:marLeft w:val="0"/>
              <w:marRight w:val="450"/>
              <w:marTop w:val="0"/>
              <w:marBottom w:val="0"/>
              <w:divBdr>
                <w:top w:val="none" w:sz="0" w:space="0" w:color="auto"/>
                <w:left w:val="none" w:sz="0" w:space="0" w:color="auto"/>
                <w:bottom w:val="none" w:sz="0" w:space="0" w:color="auto"/>
                <w:right w:val="none" w:sz="0" w:space="0" w:color="auto"/>
              </w:divBdr>
            </w:div>
          </w:divsChild>
        </w:div>
        <w:div w:id="1820073224">
          <w:marLeft w:val="0"/>
          <w:marRight w:val="0"/>
          <w:marTop w:val="0"/>
          <w:marBottom w:val="0"/>
          <w:divBdr>
            <w:top w:val="none" w:sz="0" w:space="0" w:color="auto"/>
            <w:left w:val="none" w:sz="0" w:space="0" w:color="auto"/>
            <w:bottom w:val="none" w:sz="0" w:space="0" w:color="auto"/>
            <w:right w:val="none" w:sz="0" w:space="0" w:color="auto"/>
          </w:divBdr>
          <w:divsChild>
            <w:div w:id="1820073180">
              <w:marLeft w:val="0"/>
              <w:marRight w:val="0"/>
              <w:marTop w:val="0"/>
              <w:marBottom w:val="75"/>
              <w:divBdr>
                <w:top w:val="none" w:sz="0" w:space="0" w:color="auto"/>
                <w:left w:val="none" w:sz="0" w:space="0" w:color="auto"/>
                <w:bottom w:val="none" w:sz="0" w:space="0" w:color="auto"/>
                <w:right w:val="none" w:sz="0" w:space="0" w:color="auto"/>
              </w:divBdr>
            </w:div>
            <w:div w:id="1820073189">
              <w:marLeft w:val="0"/>
              <w:marRight w:val="0"/>
              <w:marTop w:val="0"/>
              <w:marBottom w:val="75"/>
              <w:divBdr>
                <w:top w:val="none" w:sz="0" w:space="0" w:color="auto"/>
                <w:left w:val="none" w:sz="0" w:space="0" w:color="auto"/>
                <w:bottom w:val="none" w:sz="0" w:space="0" w:color="auto"/>
                <w:right w:val="none" w:sz="0" w:space="0" w:color="auto"/>
              </w:divBdr>
            </w:div>
            <w:div w:id="18200732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0073083">
      <w:marLeft w:val="0"/>
      <w:marRight w:val="0"/>
      <w:marTop w:val="0"/>
      <w:marBottom w:val="0"/>
      <w:divBdr>
        <w:top w:val="none" w:sz="0" w:space="0" w:color="auto"/>
        <w:left w:val="none" w:sz="0" w:space="0" w:color="auto"/>
        <w:bottom w:val="none" w:sz="0" w:space="0" w:color="auto"/>
        <w:right w:val="none" w:sz="0" w:space="0" w:color="auto"/>
      </w:divBdr>
    </w:div>
    <w:div w:id="1820073084">
      <w:marLeft w:val="0"/>
      <w:marRight w:val="0"/>
      <w:marTop w:val="0"/>
      <w:marBottom w:val="0"/>
      <w:divBdr>
        <w:top w:val="none" w:sz="0" w:space="0" w:color="auto"/>
        <w:left w:val="none" w:sz="0" w:space="0" w:color="auto"/>
        <w:bottom w:val="none" w:sz="0" w:space="0" w:color="auto"/>
        <w:right w:val="none" w:sz="0" w:space="0" w:color="auto"/>
      </w:divBdr>
    </w:div>
    <w:div w:id="1820073085">
      <w:marLeft w:val="0"/>
      <w:marRight w:val="0"/>
      <w:marTop w:val="0"/>
      <w:marBottom w:val="0"/>
      <w:divBdr>
        <w:top w:val="none" w:sz="0" w:space="0" w:color="auto"/>
        <w:left w:val="none" w:sz="0" w:space="0" w:color="auto"/>
        <w:bottom w:val="none" w:sz="0" w:space="0" w:color="auto"/>
        <w:right w:val="none" w:sz="0" w:space="0" w:color="auto"/>
      </w:divBdr>
    </w:div>
    <w:div w:id="1820073086">
      <w:marLeft w:val="0"/>
      <w:marRight w:val="0"/>
      <w:marTop w:val="0"/>
      <w:marBottom w:val="0"/>
      <w:divBdr>
        <w:top w:val="none" w:sz="0" w:space="0" w:color="auto"/>
        <w:left w:val="none" w:sz="0" w:space="0" w:color="auto"/>
        <w:bottom w:val="none" w:sz="0" w:space="0" w:color="auto"/>
        <w:right w:val="none" w:sz="0" w:space="0" w:color="auto"/>
      </w:divBdr>
      <w:divsChild>
        <w:div w:id="1820073161">
          <w:marLeft w:val="0"/>
          <w:marRight w:val="0"/>
          <w:marTop w:val="0"/>
          <w:marBottom w:val="0"/>
          <w:divBdr>
            <w:top w:val="none" w:sz="0" w:space="0" w:color="auto"/>
            <w:left w:val="none" w:sz="0" w:space="0" w:color="auto"/>
            <w:bottom w:val="none" w:sz="0" w:space="0" w:color="auto"/>
            <w:right w:val="none" w:sz="0" w:space="0" w:color="auto"/>
          </w:divBdr>
          <w:divsChild>
            <w:div w:id="1820073169">
              <w:marLeft w:val="0"/>
              <w:marRight w:val="450"/>
              <w:marTop w:val="0"/>
              <w:marBottom w:val="0"/>
              <w:divBdr>
                <w:top w:val="none" w:sz="0" w:space="0" w:color="auto"/>
                <w:left w:val="none" w:sz="0" w:space="0" w:color="auto"/>
                <w:bottom w:val="none" w:sz="0" w:space="0" w:color="auto"/>
                <w:right w:val="none" w:sz="0" w:space="0" w:color="auto"/>
              </w:divBdr>
            </w:div>
          </w:divsChild>
        </w:div>
        <w:div w:id="1820073166">
          <w:marLeft w:val="0"/>
          <w:marRight w:val="0"/>
          <w:marTop w:val="0"/>
          <w:marBottom w:val="0"/>
          <w:divBdr>
            <w:top w:val="none" w:sz="0" w:space="0" w:color="auto"/>
            <w:left w:val="none" w:sz="0" w:space="0" w:color="auto"/>
            <w:bottom w:val="none" w:sz="0" w:space="0" w:color="auto"/>
            <w:right w:val="none" w:sz="0" w:space="0" w:color="auto"/>
          </w:divBdr>
          <w:divsChild>
            <w:div w:id="1820073104">
              <w:marLeft w:val="0"/>
              <w:marRight w:val="0"/>
              <w:marTop w:val="0"/>
              <w:marBottom w:val="75"/>
              <w:divBdr>
                <w:top w:val="none" w:sz="0" w:space="0" w:color="auto"/>
                <w:left w:val="none" w:sz="0" w:space="0" w:color="auto"/>
                <w:bottom w:val="none" w:sz="0" w:space="0" w:color="auto"/>
                <w:right w:val="none" w:sz="0" w:space="0" w:color="auto"/>
              </w:divBdr>
            </w:div>
            <w:div w:id="1820073128">
              <w:marLeft w:val="0"/>
              <w:marRight w:val="0"/>
              <w:marTop w:val="0"/>
              <w:marBottom w:val="75"/>
              <w:divBdr>
                <w:top w:val="none" w:sz="0" w:space="0" w:color="auto"/>
                <w:left w:val="none" w:sz="0" w:space="0" w:color="auto"/>
                <w:bottom w:val="none" w:sz="0" w:space="0" w:color="auto"/>
                <w:right w:val="none" w:sz="0" w:space="0" w:color="auto"/>
              </w:divBdr>
            </w:div>
            <w:div w:id="18200731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0073088">
      <w:marLeft w:val="0"/>
      <w:marRight w:val="0"/>
      <w:marTop w:val="0"/>
      <w:marBottom w:val="0"/>
      <w:divBdr>
        <w:top w:val="none" w:sz="0" w:space="0" w:color="auto"/>
        <w:left w:val="none" w:sz="0" w:space="0" w:color="auto"/>
        <w:bottom w:val="none" w:sz="0" w:space="0" w:color="auto"/>
        <w:right w:val="none" w:sz="0" w:space="0" w:color="auto"/>
      </w:divBdr>
    </w:div>
    <w:div w:id="1820073091">
      <w:marLeft w:val="0"/>
      <w:marRight w:val="0"/>
      <w:marTop w:val="0"/>
      <w:marBottom w:val="0"/>
      <w:divBdr>
        <w:top w:val="none" w:sz="0" w:space="0" w:color="auto"/>
        <w:left w:val="none" w:sz="0" w:space="0" w:color="auto"/>
        <w:bottom w:val="none" w:sz="0" w:space="0" w:color="auto"/>
        <w:right w:val="none" w:sz="0" w:space="0" w:color="auto"/>
      </w:divBdr>
    </w:div>
    <w:div w:id="1820073094">
      <w:marLeft w:val="0"/>
      <w:marRight w:val="0"/>
      <w:marTop w:val="0"/>
      <w:marBottom w:val="0"/>
      <w:divBdr>
        <w:top w:val="none" w:sz="0" w:space="0" w:color="auto"/>
        <w:left w:val="none" w:sz="0" w:space="0" w:color="auto"/>
        <w:bottom w:val="none" w:sz="0" w:space="0" w:color="auto"/>
        <w:right w:val="none" w:sz="0" w:space="0" w:color="auto"/>
      </w:divBdr>
    </w:div>
    <w:div w:id="1820073095">
      <w:marLeft w:val="0"/>
      <w:marRight w:val="0"/>
      <w:marTop w:val="0"/>
      <w:marBottom w:val="0"/>
      <w:divBdr>
        <w:top w:val="none" w:sz="0" w:space="0" w:color="auto"/>
        <w:left w:val="none" w:sz="0" w:space="0" w:color="auto"/>
        <w:bottom w:val="none" w:sz="0" w:space="0" w:color="auto"/>
        <w:right w:val="none" w:sz="0" w:space="0" w:color="auto"/>
      </w:divBdr>
    </w:div>
    <w:div w:id="1820073098">
      <w:marLeft w:val="0"/>
      <w:marRight w:val="0"/>
      <w:marTop w:val="0"/>
      <w:marBottom w:val="0"/>
      <w:divBdr>
        <w:top w:val="none" w:sz="0" w:space="0" w:color="auto"/>
        <w:left w:val="none" w:sz="0" w:space="0" w:color="auto"/>
        <w:bottom w:val="none" w:sz="0" w:space="0" w:color="auto"/>
        <w:right w:val="none" w:sz="0" w:space="0" w:color="auto"/>
      </w:divBdr>
    </w:div>
    <w:div w:id="1820073103">
      <w:marLeft w:val="0"/>
      <w:marRight w:val="0"/>
      <w:marTop w:val="0"/>
      <w:marBottom w:val="0"/>
      <w:divBdr>
        <w:top w:val="none" w:sz="0" w:space="0" w:color="auto"/>
        <w:left w:val="none" w:sz="0" w:space="0" w:color="auto"/>
        <w:bottom w:val="none" w:sz="0" w:space="0" w:color="auto"/>
        <w:right w:val="none" w:sz="0" w:space="0" w:color="auto"/>
      </w:divBdr>
      <w:divsChild>
        <w:div w:id="1820073149">
          <w:marLeft w:val="-225"/>
          <w:marRight w:val="-225"/>
          <w:marTop w:val="0"/>
          <w:marBottom w:val="0"/>
          <w:divBdr>
            <w:top w:val="none" w:sz="0" w:space="0" w:color="auto"/>
            <w:left w:val="none" w:sz="0" w:space="0" w:color="auto"/>
            <w:bottom w:val="none" w:sz="0" w:space="0" w:color="auto"/>
            <w:right w:val="none" w:sz="0" w:space="0" w:color="auto"/>
          </w:divBdr>
          <w:divsChild>
            <w:div w:id="1820073177">
              <w:marLeft w:val="0"/>
              <w:marRight w:val="0"/>
              <w:marTop w:val="0"/>
              <w:marBottom w:val="0"/>
              <w:divBdr>
                <w:top w:val="none" w:sz="0" w:space="0" w:color="auto"/>
                <w:left w:val="none" w:sz="0" w:space="0" w:color="auto"/>
                <w:bottom w:val="none" w:sz="0" w:space="0" w:color="auto"/>
                <w:right w:val="none" w:sz="0" w:space="0" w:color="auto"/>
              </w:divBdr>
              <w:divsChild>
                <w:div w:id="1820073147">
                  <w:marLeft w:val="-225"/>
                  <w:marRight w:val="-225"/>
                  <w:marTop w:val="0"/>
                  <w:marBottom w:val="0"/>
                  <w:divBdr>
                    <w:top w:val="none" w:sz="0" w:space="0" w:color="auto"/>
                    <w:left w:val="none" w:sz="0" w:space="0" w:color="auto"/>
                    <w:bottom w:val="none" w:sz="0" w:space="0" w:color="auto"/>
                    <w:right w:val="none" w:sz="0" w:space="0" w:color="auto"/>
                  </w:divBdr>
                  <w:divsChild>
                    <w:div w:id="1820073140">
                      <w:marLeft w:val="9750"/>
                      <w:marRight w:val="0"/>
                      <w:marTop w:val="0"/>
                      <w:marBottom w:val="0"/>
                      <w:divBdr>
                        <w:top w:val="none" w:sz="0" w:space="0" w:color="auto"/>
                        <w:left w:val="none" w:sz="0" w:space="0" w:color="auto"/>
                        <w:bottom w:val="none" w:sz="0" w:space="0" w:color="auto"/>
                        <w:right w:val="none" w:sz="0" w:space="0" w:color="auto"/>
                      </w:divBdr>
                      <w:divsChild>
                        <w:div w:id="182007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3105">
      <w:marLeft w:val="0"/>
      <w:marRight w:val="0"/>
      <w:marTop w:val="0"/>
      <w:marBottom w:val="0"/>
      <w:divBdr>
        <w:top w:val="none" w:sz="0" w:space="0" w:color="auto"/>
        <w:left w:val="none" w:sz="0" w:space="0" w:color="auto"/>
        <w:bottom w:val="none" w:sz="0" w:space="0" w:color="auto"/>
        <w:right w:val="none" w:sz="0" w:space="0" w:color="auto"/>
      </w:divBdr>
      <w:divsChild>
        <w:div w:id="1820073170">
          <w:marLeft w:val="-225"/>
          <w:marRight w:val="-225"/>
          <w:marTop w:val="0"/>
          <w:marBottom w:val="0"/>
          <w:divBdr>
            <w:top w:val="none" w:sz="0" w:space="0" w:color="auto"/>
            <w:left w:val="none" w:sz="0" w:space="0" w:color="auto"/>
            <w:bottom w:val="none" w:sz="0" w:space="0" w:color="auto"/>
            <w:right w:val="none" w:sz="0" w:space="0" w:color="auto"/>
          </w:divBdr>
          <w:divsChild>
            <w:div w:id="1820073148">
              <w:marLeft w:val="0"/>
              <w:marRight w:val="0"/>
              <w:marTop w:val="0"/>
              <w:marBottom w:val="0"/>
              <w:divBdr>
                <w:top w:val="none" w:sz="0" w:space="0" w:color="auto"/>
                <w:left w:val="none" w:sz="0" w:space="0" w:color="auto"/>
                <w:bottom w:val="none" w:sz="0" w:space="0" w:color="auto"/>
                <w:right w:val="none" w:sz="0" w:space="0" w:color="auto"/>
              </w:divBdr>
              <w:divsChild>
                <w:div w:id="1820073118">
                  <w:marLeft w:val="-225"/>
                  <w:marRight w:val="-225"/>
                  <w:marTop w:val="0"/>
                  <w:marBottom w:val="0"/>
                  <w:divBdr>
                    <w:top w:val="none" w:sz="0" w:space="0" w:color="auto"/>
                    <w:left w:val="none" w:sz="0" w:space="0" w:color="auto"/>
                    <w:bottom w:val="none" w:sz="0" w:space="0" w:color="auto"/>
                    <w:right w:val="none" w:sz="0" w:space="0" w:color="auto"/>
                  </w:divBdr>
                  <w:divsChild>
                    <w:div w:id="1820073158">
                      <w:marLeft w:val="9750"/>
                      <w:marRight w:val="0"/>
                      <w:marTop w:val="0"/>
                      <w:marBottom w:val="0"/>
                      <w:divBdr>
                        <w:top w:val="none" w:sz="0" w:space="0" w:color="auto"/>
                        <w:left w:val="none" w:sz="0" w:space="0" w:color="auto"/>
                        <w:bottom w:val="none" w:sz="0" w:space="0" w:color="auto"/>
                        <w:right w:val="none" w:sz="0" w:space="0" w:color="auto"/>
                      </w:divBdr>
                      <w:divsChild>
                        <w:div w:id="182007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3106">
      <w:marLeft w:val="0"/>
      <w:marRight w:val="0"/>
      <w:marTop w:val="0"/>
      <w:marBottom w:val="0"/>
      <w:divBdr>
        <w:top w:val="none" w:sz="0" w:space="0" w:color="auto"/>
        <w:left w:val="none" w:sz="0" w:space="0" w:color="auto"/>
        <w:bottom w:val="none" w:sz="0" w:space="0" w:color="auto"/>
        <w:right w:val="none" w:sz="0" w:space="0" w:color="auto"/>
      </w:divBdr>
    </w:div>
    <w:div w:id="1820073110">
      <w:marLeft w:val="0"/>
      <w:marRight w:val="0"/>
      <w:marTop w:val="0"/>
      <w:marBottom w:val="0"/>
      <w:divBdr>
        <w:top w:val="none" w:sz="0" w:space="0" w:color="auto"/>
        <w:left w:val="none" w:sz="0" w:space="0" w:color="auto"/>
        <w:bottom w:val="none" w:sz="0" w:space="0" w:color="auto"/>
        <w:right w:val="none" w:sz="0" w:space="0" w:color="auto"/>
      </w:divBdr>
      <w:divsChild>
        <w:div w:id="1820073090">
          <w:marLeft w:val="0"/>
          <w:marRight w:val="0"/>
          <w:marTop w:val="0"/>
          <w:marBottom w:val="300"/>
          <w:divBdr>
            <w:top w:val="none" w:sz="0" w:space="0" w:color="auto"/>
            <w:left w:val="none" w:sz="0" w:space="0" w:color="auto"/>
            <w:bottom w:val="none" w:sz="0" w:space="0" w:color="auto"/>
            <w:right w:val="none" w:sz="0" w:space="0" w:color="auto"/>
          </w:divBdr>
          <w:divsChild>
            <w:div w:id="1820073123">
              <w:marLeft w:val="0"/>
              <w:marRight w:val="0"/>
              <w:marTop w:val="0"/>
              <w:marBottom w:val="0"/>
              <w:divBdr>
                <w:top w:val="none" w:sz="0" w:space="0" w:color="auto"/>
                <w:left w:val="none" w:sz="0" w:space="0" w:color="auto"/>
                <w:bottom w:val="none" w:sz="0" w:space="0" w:color="auto"/>
                <w:right w:val="none" w:sz="0" w:space="0" w:color="auto"/>
              </w:divBdr>
            </w:div>
          </w:divsChild>
        </w:div>
        <w:div w:id="1820073139">
          <w:marLeft w:val="0"/>
          <w:marRight w:val="0"/>
          <w:marTop w:val="0"/>
          <w:marBottom w:val="300"/>
          <w:divBdr>
            <w:top w:val="none" w:sz="0" w:space="0" w:color="auto"/>
            <w:left w:val="none" w:sz="0" w:space="0" w:color="auto"/>
            <w:bottom w:val="none" w:sz="0" w:space="0" w:color="auto"/>
            <w:right w:val="none" w:sz="0" w:space="0" w:color="auto"/>
          </w:divBdr>
          <w:divsChild>
            <w:div w:id="1820073112">
              <w:marLeft w:val="0"/>
              <w:marRight w:val="0"/>
              <w:marTop w:val="0"/>
              <w:marBottom w:val="0"/>
              <w:divBdr>
                <w:top w:val="none" w:sz="0" w:space="0" w:color="auto"/>
                <w:left w:val="none" w:sz="0" w:space="0" w:color="auto"/>
                <w:bottom w:val="none" w:sz="0" w:space="0" w:color="auto"/>
                <w:right w:val="none" w:sz="0" w:space="0" w:color="auto"/>
              </w:divBdr>
            </w:div>
          </w:divsChild>
        </w:div>
        <w:div w:id="1820073141">
          <w:marLeft w:val="0"/>
          <w:marRight w:val="0"/>
          <w:marTop w:val="0"/>
          <w:marBottom w:val="300"/>
          <w:divBdr>
            <w:top w:val="none" w:sz="0" w:space="0" w:color="auto"/>
            <w:left w:val="none" w:sz="0" w:space="0" w:color="auto"/>
            <w:bottom w:val="none" w:sz="0" w:space="0" w:color="auto"/>
            <w:right w:val="none" w:sz="0" w:space="0" w:color="auto"/>
          </w:divBdr>
          <w:divsChild>
            <w:div w:id="1820073153">
              <w:marLeft w:val="0"/>
              <w:marRight w:val="0"/>
              <w:marTop w:val="0"/>
              <w:marBottom w:val="0"/>
              <w:divBdr>
                <w:top w:val="none" w:sz="0" w:space="0" w:color="auto"/>
                <w:left w:val="none" w:sz="0" w:space="0" w:color="auto"/>
                <w:bottom w:val="none" w:sz="0" w:space="0" w:color="auto"/>
                <w:right w:val="none" w:sz="0" w:space="0" w:color="auto"/>
              </w:divBdr>
            </w:div>
          </w:divsChild>
        </w:div>
        <w:div w:id="1820073171">
          <w:marLeft w:val="0"/>
          <w:marRight w:val="0"/>
          <w:marTop w:val="0"/>
          <w:marBottom w:val="300"/>
          <w:divBdr>
            <w:top w:val="none" w:sz="0" w:space="0" w:color="auto"/>
            <w:left w:val="none" w:sz="0" w:space="0" w:color="auto"/>
            <w:bottom w:val="none" w:sz="0" w:space="0" w:color="auto"/>
            <w:right w:val="none" w:sz="0" w:space="0" w:color="auto"/>
          </w:divBdr>
          <w:divsChild>
            <w:div w:id="1820073157">
              <w:marLeft w:val="0"/>
              <w:marRight w:val="0"/>
              <w:marTop w:val="0"/>
              <w:marBottom w:val="0"/>
              <w:divBdr>
                <w:top w:val="none" w:sz="0" w:space="0" w:color="auto"/>
                <w:left w:val="none" w:sz="0" w:space="0" w:color="auto"/>
                <w:bottom w:val="none" w:sz="0" w:space="0" w:color="auto"/>
                <w:right w:val="none" w:sz="0" w:space="0" w:color="auto"/>
              </w:divBdr>
            </w:div>
          </w:divsChild>
        </w:div>
        <w:div w:id="1820073200">
          <w:marLeft w:val="0"/>
          <w:marRight w:val="0"/>
          <w:marTop w:val="0"/>
          <w:marBottom w:val="300"/>
          <w:divBdr>
            <w:top w:val="none" w:sz="0" w:space="0" w:color="auto"/>
            <w:left w:val="none" w:sz="0" w:space="0" w:color="auto"/>
            <w:bottom w:val="none" w:sz="0" w:space="0" w:color="auto"/>
            <w:right w:val="none" w:sz="0" w:space="0" w:color="auto"/>
          </w:divBdr>
          <w:divsChild>
            <w:div w:id="1820073124">
              <w:marLeft w:val="0"/>
              <w:marRight w:val="0"/>
              <w:marTop w:val="0"/>
              <w:marBottom w:val="0"/>
              <w:divBdr>
                <w:top w:val="none" w:sz="0" w:space="0" w:color="auto"/>
                <w:left w:val="none" w:sz="0" w:space="0" w:color="auto"/>
                <w:bottom w:val="none" w:sz="0" w:space="0" w:color="auto"/>
                <w:right w:val="none" w:sz="0" w:space="0" w:color="auto"/>
              </w:divBdr>
            </w:div>
          </w:divsChild>
        </w:div>
        <w:div w:id="1820073222">
          <w:marLeft w:val="0"/>
          <w:marRight w:val="0"/>
          <w:marTop w:val="0"/>
          <w:marBottom w:val="300"/>
          <w:divBdr>
            <w:top w:val="none" w:sz="0" w:space="0" w:color="auto"/>
            <w:left w:val="none" w:sz="0" w:space="0" w:color="auto"/>
            <w:bottom w:val="none" w:sz="0" w:space="0" w:color="auto"/>
            <w:right w:val="none" w:sz="0" w:space="0" w:color="auto"/>
          </w:divBdr>
          <w:divsChild>
            <w:div w:id="182007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073111">
      <w:marLeft w:val="0"/>
      <w:marRight w:val="0"/>
      <w:marTop w:val="0"/>
      <w:marBottom w:val="0"/>
      <w:divBdr>
        <w:top w:val="none" w:sz="0" w:space="0" w:color="auto"/>
        <w:left w:val="none" w:sz="0" w:space="0" w:color="auto"/>
        <w:bottom w:val="none" w:sz="0" w:space="0" w:color="auto"/>
        <w:right w:val="none" w:sz="0" w:space="0" w:color="auto"/>
      </w:divBdr>
    </w:div>
    <w:div w:id="1820073114">
      <w:marLeft w:val="0"/>
      <w:marRight w:val="0"/>
      <w:marTop w:val="0"/>
      <w:marBottom w:val="0"/>
      <w:divBdr>
        <w:top w:val="none" w:sz="0" w:space="0" w:color="auto"/>
        <w:left w:val="none" w:sz="0" w:space="0" w:color="auto"/>
        <w:bottom w:val="none" w:sz="0" w:space="0" w:color="auto"/>
        <w:right w:val="none" w:sz="0" w:space="0" w:color="auto"/>
      </w:divBdr>
      <w:divsChild>
        <w:div w:id="1820073116">
          <w:marLeft w:val="0"/>
          <w:marRight w:val="0"/>
          <w:marTop w:val="0"/>
          <w:marBottom w:val="0"/>
          <w:divBdr>
            <w:top w:val="none" w:sz="0" w:space="0" w:color="auto"/>
            <w:left w:val="none" w:sz="0" w:space="0" w:color="auto"/>
            <w:bottom w:val="none" w:sz="0" w:space="0" w:color="auto"/>
            <w:right w:val="none" w:sz="0" w:space="0" w:color="auto"/>
          </w:divBdr>
        </w:div>
        <w:div w:id="1820073131">
          <w:marLeft w:val="0"/>
          <w:marRight w:val="0"/>
          <w:marTop w:val="0"/>
          <w:marBottom w:val="0"/>
          <w:divBdr>
            <w:top w:val="none" w:sz="0" w:space="0" w:color="auto"/>
            <w:left w:val="none" w:sz="0" w:space="0" w:color="auto"/>
            <w:bottom w:val="none" w:sz="0" w:space="0" w:color="auto"/>
            <w:right w:val="none" w:sz="0" w:space="0" w:color="auto"/>
          </w:divBdr>
          <w:divsChild>
            <w:div w:id="1820073075">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093">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60">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20073125">
      <w:marLeft w:val="0"/>
      <w:marRight w:val="0"/>
      <w:marTop w:val="0"/>
      <w:marBottom w:val="0"/>
      <w:divBdr>
        <w:top w:val="none" w:sz="0" w:space="0" w:color="auto"/>
        <w:left w:val="none" w:sz="0" w:space="0" w:color="auto"/>
        <w:bottom w:val="none" w:sz="0" w:space="0" w:color="auto"/>
        <w:right w:val="none" w:sz="0" w:space="0" w:color="auto"/>
      </w:divBdr>
      <w:divsChild>
        <w:div w:id="1820073092">
          <w:marLeft w:val="0"/>
          <w:marRight w:val="0"/>
          <w:marTop w:val="0"/>
          <w:marBottom w:val="0"/>
          <w:divBdr>
            <w:top w:val="none" w:sz="0" w:space="0" w:color="auto"/>
            <w:left w:val="none" w:sz="0" w:space="0" w:color="auto"/>
            <w:bottom w:val="none" w:sz="0" w:space="0" w:color="auto"/>
            <w:right w:val="none" w:sz="0" w:space="0" w:color="auto"/>
          </w:divBdr>
          <w:divsChild>
            <w:div w:id="1820073144">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98">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14">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0073135">
          <w:marLeft w:val="0"/>
          <w:marRight w:val="0"/>
          <w:marTop w:val="0"/>
          <w:marBottom w:val="0"/>
          <w:divBdr>
            <w:top w:val="none" w:sz="0" w:space="0" w:color="auto"/>
            <w:left w:val="none" w:sz="0" w:space="0" w:color="auto"/>
            <w:bottom w:val="none" w:sz="0" w:space="0" w:color="auto"/>
            <w:right w:val="none" w:sz="0" w:space="0" w:color="auto"/>
          </w:divBdr>
        </w:div>
      </w:divsChild>
    </w:div>
    <w:div w:id="1820073126">
      <w:marLeft w:val="0"/>
      <w:marRight w:val="0"/>
      <w:marTop w:val="0"/>
      <w:marBottom w:val="0"/>
      <w:divBdr>
        <w:top w:val="none" w:sz="0" w:space="0" w:color="auto"/>
        <w:left w:val="none" w:sz="0" w:space="0" w:color="auto"/>
        <w:bottom w:val="none" w:sz="0" w:space="0" w:color="auto"/>
        <w:right w:val="none" w:sz="0" w:space="0" w:color="auto"/>
      </w:divBdr>
      <w:divsChild>
        <w:div w:id="1820073078">
          <w:marLeft w:val="0"/>
          <w:marRight w:val="0"/>
          <w:marTop w:val="0"/>
          <w:marBottom w:val="75"/>
          <w:divBdr>
            <w:top w:val="none" w:sz="0" w:space="0" w:color="auto"/>
            <w:left w:val="none" w:sz="0" w:space="0" w:color="auto"/>
            <w:bottom w:val="none" w:sz="0" w:space="0" w:color="auto"/>
            <w:right w:val="none" w:sz="0" w:space="0" w:color="auto"/>
          </w:divBdr>
        </w:div>
        <w:div w:id="1820073138">
          <w:marLeft w:val="0"/>
          <w:marRight w:val="0"/>
          <w:marTop w:val="0"/>
          <w:marBottom w:val="75"/>
          <w:divBdr>
            <w:top w:val="none" w:sz="0" w:space="0" w:color="auto"/>
            <w:left w:val="none" w:sz="0" w:space="0" w:color="auto"/>
            <w:bottom w:val="none" w:sz="0" w:space="0" w:color="auto"/>
            <w:right w:val="none" w:sz="0" w:space="0" w:color="auto"/>
          </w:divBdr>
        </w:div>
      </w:divsChild>
    </w:div>
    <w:div w:id="1820073130">
      <w:marLeft w:val="0"/>
      <w:marRight w:val="0"/>
      <w:marTop w:val="0"/>
      <w:marBottom w:val="0"/>
      <w:divBdr>
        <w:top w:val="none" w:sz="0" w:space="0" w:color="auto"/>
        <w:left w:val="none" w:sz="0" w:space="0" w:color="auto"/>
        <w:bottom w:val="none" w:sz="0" w:space="0" w:color="auto"/>
        <w:right w:val="none" w:sz="0" w:space="0" w:color="auto"/>
      </w:divBdr>
    </w:div>
    <w:div w:id="1820073132">
      <w:marLeft w:val="0"/>
      <w:marRight w:val="0"/>
      <w:marTop w:val="0"/>
      <w:marBottom w:val="0"/>
      <w:divBdr>
        <w:top w:val="none" w:sz="0" w:space="0" w:color="auto"/>
        <w:left w:val="none" w:sz="0" w:space="0" w:color="auto"/>
        <w:bottom w:val="none" w:sz="0" w:space="0" w:color="auto"/>
        <w:right w:val="none" w:sz="0" w:space="0" w:color="auto"/>
      </w:divBdr>
      <w:divsChild>
        <w:div w:id="1820073119">
          <w:marLeft w:val="0"/>
          <w:marRight w:val="0"/>
          <w:marTop w:val="0"/>
          <w:marBottom w:val="0"/>
          <w:divBdr>
            <w:top w:val="none" w:sz="0" w:space="0" w:color="auto"/>
            <w:left w:val="none" w:sz="0" w:space="0" w:color="auto"/>
            <w:bottom w:val="none" w:sz="0" w:space="0" w:color="auto"/>
            <w:right w:val="none" w:sz="0" w:space="0" w:color="auto"/>
          </w:divBdr>
          <w:divsChild>
            <w:div w:id="1820073089">
              <w:marLeft w:val="0"/>
              <w:marRight w:val="0"/>
              <w:marTop w:val="0"/>
              <w:marBottom w:val="0"/>
              <w:divBdr>
                <w:top w:val="none" w:sz="0" w:space="0" w:color="auto"/>
                <w:left w:val="none" w:sz="0" w:space="0" w:color="auto"/>
                <w:bottom w:val="none" w:sz="0" w:space="0" w:color="auto"/>
                <w:right w:val="none" w:sz="0" w:space="0" w:color="auto"/>
              </w:divBdr>
            </w:div>
          </w:divsChild>
        </w:div>
        <w:div w:id="1820073143">
          <w:marLeft w:val="0"/>
          <w:marRight w:val="0"/>
          <w:marTop w:val="0"/>
          <w:marBottom w:val="0"/>
          <w:divBdr>
            <w:top w:val="none" w:sz="0" w:space="0" w:color="auto"/>
            <w:left w:val="none" w:sz="0" w:space="0" w:color="auto"/>
            <w:bottom w:val="none" w:sz="0" w:space="0" w:color="auto"/>
            <w:right w:val="none" w:sz="0" w:space="0" w:color="auto"/>
          </w:divBdr>
          <w:divsChild>
            <w:div w:id="1820073108">
              <w:marLeft w:val="0"/>
              <w:marRight w:val="0"/>
              <w:marTop w:val="0"/>
              <w:marBottom w:val="0"/>
              <w:divBdr>
                <w:top w:val="none" w:sz="0" w:space="7" w:color="auto"/>
                <w:left w:val="none" w:sz="0" w:space="0" w:color="auto"/>
                <w:bottom w:val="single" w:sz="6" w:space="31" w:color="auto"/>
                <w:right w:val="single" w:sz="6" w:space="0" w:color="auto"/>
              </w:divBdr>
              <w:divsChild>
                <w:div w:id="1820073208">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820073188">
          <w:marLeft w:val="0"/>
          <w:marRight w:val="0"/>
          <w:marTop w:val="0"/>
          <w:marBottom w:val="0"/>
          <w:divBdr>
            <w:top w:val="none" w:sz="0" w:space="0" w:color="auto"/>
            <w:left w:val="none" w:sz="0" w:space="0" w:color="auto"/>
            <w:bottom w:val="none" w:sz="0" w:space="0" w:color="auto"/>
            <w:right w:val="none" w:sz="0" w:space="0" w:color="auto"/>
          </w:divBdr>
        </w:div>
        <w:div w:id="1820073204">
          <w:marLeft w:val="0"/>
          <w:marRight w:val="0"/>
          <w:marTop w:val="0"/>
          <w:marBottom w:val="0"/>
          <w:divBdr>
            <w:top w:val="none" w:sz="0" w:space="0" w:color="auto"/>
            <w:left w:val="none" w:sz="0" w:space="0" w:color="auto"/>
            <w:bottom w:val="none" w:sz="0" w:space="0" w:color="auto"/>
            <w:right w:val="none" w:sz="0" w:space="0" w:color="auto"/>
          </w:divBdr>
          <w:divsChild>
            <w:div w:id="1820073080">
              <w:marLeft w:val="0"/>
              <w:marRight w:val="0"/>
              <w:marTop w:val="272"/>
              <w:marBottom w:val="0"/>
              <w:divBdr>
                <w:top w:val="none" w:sz="0" w:space="0" w:color="auto"/>
                <w:left w:val="none" w:sz="0" w:space="0" w:color="auto"/>
                <w:bottom w:val="none" w:sz="0" w:space="0" w:color="auto"/>
                <w:right w:val="none" w:sz="0" w:space="0" w:color="auto"/>
              </w:divBdr>
              <w:divsChild>
                <w:div w:id="1820073101">
                  <w:marLeft w:val="0"/>
                  <w:marRight w:val="0"/>
                  <w:marTop w:val="0"/>
                  <w:marBottom w:val="0"/>
                  <w:divBdr>
                    <w:top w:val="none" w:sz="0" w:space="0" w:color="auto"/>
                    <w:left w:val="none" w:sz="0" w:space="0" w:color="auto"/>
                    <w:bottom w:val="none" w:sz="0" w:space="0" w:color="auto"/>
                    <w:right w:val="none" w:sz="0" w:space="0" w:color="auto"/>
                  </w:divBdr>
                  <w:divsChild>
                    <w:div w:id="1820073109">
                      <w:marLeft w:val="0"/>
                      <w:marRight w:val="136"/>
                      <w:marTop w:val="0"/>
                      <w:marBottom w:val="0"/>
                      <w:divBdr>
                        <w:top w:val="none" w:sz="0" w:space="0" w:color="auto"/>
                        <w:left w:val="none" w:sz="0" w:space="0" w:color="auto"/>
                        <w:bottom w:val="none" w:sz="0" w:space="0" w:color="auto"/>
                        <w:right w:val="none" w:sz="0" w:space="0" w:color="auto"/>
                      </w:divBdr>
                    </w:div>
                    <w:div w:id="1820073117">
                      <w:marLeft w:val="0"/>
                      <w:marRight w:val="0"/>
                      <w:marTop w:val="136"/>
                      <w:marBottom w:val="136"/>
                      <w:divBdr>
                        <w:top w:val="none" w:sz="0" w:space="0" w:color="auto"/>
                        <w:left w:val="none" w:sz="0" w:space="0" w:color="auto"/>
                        <w:bottom w:val="none" w:sz="0" w:space="0" w:color="auto"/>
                        <w:right w:val="none" w:sz="0" w:space="0" w:color="auto"/>
                      </w:divBdr>
                      <w:divsChild>
                        <w:div w:id="1820073212">
                          <w:marLeft w:val="0"/>
                          <w:marRight w:val="0"/>
                          <w:marTop w:val="68"/>
                          <w:marBottom w:val="0"/>
                          <w:divBdr>
                            <w:top w:val="single" w:sz="6" w:space="3" w:color="auto"/>
                            <w:left w:val="none" w:sz="0" w:space="0" w:color="auto"/>
                            <w:bottom w:val="none" w:sz="0" w:space="0" w:color="auto"/>
                            <w:right w:val="none" w:sz="0" w:space="0" w:color="auto"/>
                          </w:divBdr>
                        </w:div>
                      </w:divsChild>
                    </w:div>
                    <w:div w:id="1820073145">
                      <w:marLeft w:val="0"/>
                      <w:marRight w:val="0"/>
                      <w:marTop w:val="136"/>
                      <w:marBottom w:val="204"/>
                      <w:divBdr>
                        <w:top w:val="none" w:sz="0" w:space="0" w:color="auto"/>
                        <w:left w:val="none" w:sz="0" w:space="0" w:color="auto"/>
                        <w:bottom w:val="none" w:sz="0" w:space="0" w:color="auto"/>
                        <w:right w:val="none" w:sz="0" w:space="0" w:color="auto"/>
                      </w:divBdr>
                    </w:div>
                    <w:div w:id="1820073217">
                      <w:marLeft w:val="0"/>
                      <w:marRight w:val="0"/>
                      <w:marTop w:val="0"/>
                      <w:marBottom w:val="0"/>
                      <w:divBdr>
                        <w:top w:val="none" w:sz="0" w:space="0" w:color="auto"/>
                        <w:left w:val="none" w:sz="0" w:space="0" w:color="auto"/>
                        <w:bottom w:val="none" w:sz="0" w:space="0" w:color="auto"/>
                        <w:right w:val="none" w:sz="0" w:space="0" w:color="auto"/>
                      </w:divBdr>
                    </w:div>
                  </w:divsChild>
                </w:div>
                <w:div w:id="1820073107">
                  <w:marLeft w:val="0"/>
                  <w:marRight w:val="136"/>
                  <w:marTop w:val="0"/>
                  <w:marBottom w:val="95"/>
                  <w:divBdr>
                    <w:top w:val="none" w:sz="0" w:space="0" w:color="auto"/>
                    <w:left w:val="none" w:sz="0" w:space="0" w:color="auto"/>
                    <w:bottom w:val="none" w:sz="0" w:space="0" w:color="auto"/>
                    <w:right w:val="none" w:sz="0" w:space="0" w:color="auto"/>
                  </w:divBdr>
                  <w:divsChild>
                    <w:div w:id="1820073155">
                      <w:marLeft w:val="0"/>
                      <w:marRight w:val="0"/>
                      <w:marTop w:val="0"/>
                      <w:marBottom w:val="0"/>
                      <w:divBdr>
                        <w:top w:val="none" w:sz="0" w:space="0" w:color="auto"/>
                        <w:left w:val="none" w:sz="0" w:space="0" w:color="auto"/>
                        <w:bottom w:val="none" w:sz="0" w:space="0" w:color="auto"/>
                        <w:right w:val="none" w:sz="0" w:space="0" w:color="auto"/>
                      </w:divBdr>
                    </w:div>
                  </w:divsChild>
                </w:div>
                <w:div w:id="1820073163">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820073213">
          <w:marLeft w:val="0"/>
          <w:marRight w:val="0"/>
          <w:marTop w:val="0"/>
          <w:marBottom w:val="0"/>
          <w:divBdr>
            <w:top w:val="none" w:sz="0" w:space="0" w:color="auto"/>
            <w:left w:val="none" w:sz="0" w:space="0" w:color="auto"/>
            <w:bottom w:val="none" w:sz="0" w:space="0" w:color="auto"/>
            <w:right w:val="single" w:sz="6" w:space="0" w:color="AAAAAA"/>
          </w:divBdr>
          <w:divsChild>
            <w:div w:id="1820073199">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820073133">
      <w:marLeft w:val="0"/>
      <w:marRight w:val="0"/>
      <w:marTop w:val="0"/>
      <w:marBottom w:val="0"/>
      <w:divBdr>
        <w:top w:val="none" w:sz="0" w:space="0" w:color="auto"/>
        <w:left w:val="none" w:sz="0" w:space="0" w:color="auto"/>
        <w:bottom w:val="none" w:sz="0" w:space="0" w:color="auto"/>
        <w:right w:val="none" w:sz="0" w:space="0" w:color="auto"/>
      </w:divBdr>
    </w:div>
    <w:div w:id="1820073134">
      <w:marLeft w:val="0"/>
      <w:marRight w:val="0"/>
      <w:marTop w:val="0"/>
      <w:marBottom w:val="0"/>
      <w:divBdr>
        <w:top w:val="none" w:sz="0" w:space="0" w:color="auto"/>
        <w:left w:val="none" w:sz="0" w:space="0" w:color="auto"/>
        <w:bottom w:val="none" w:sz="0" w:space="0" w:color="auto"/>
        <w:right w:val="none" w:sz="0" w:space="0" w:color="auto"/>
      </w:divBdr>
    </w:div>
    <w:div w:id="1820073137">
      <w:marLeft w:val="0"/>
      <w:marRight w:val="0"/>
      <w:marTop w:val="0"/>
      <w:marBottom w:val="0"/>
      <w:divBdr>
        <w:top w:val="none" w:sz="0" w:space="0" w:color="auto"/>
        <w:left w:val="none" w:sz="0" w:space="0" w:color="auto"/>
        <w:bottom w:val="none" w:sz="0" w:space="0" w:color="auto"/>
        <w:right w:val="none" w:sz="0" w:space="0" w:color="auto"/>
      </w:divBdr>
    </w:div>
    <w:div w:id="1820073142">
      <w:marLeft w:val="0"/>
      <w:marRight w:val="0"/>
      <w:marTop w:val="0"/>
      <w:marBottom w:val="0"/>
      <w:divBdr>
        <w:top w:val="none" w:sz="0" w:space="0" w:color="auto"/>
        <w:left w:val="none" w:sz="0" w:space="0" w:color="auto"/>
        <w:bottom w:val="none" w:sz="0" w:space="0" w:color="auto"/>
        <w:right w:val="none" w:sz="0" w:space="0" w:color="auto"/>
      </w:divBdr>
      <w:divsChild>
        <w:div w:id="1820073096">
          <w:marLeft w:val="0"/>
          <w:marRight w:val="0"/>
          <w:marTop w:val="0"/>
          <w:marBottom w:val="0"/>
          <w:divBdr>
            <w:top w:val="none" w:sz="0" w:space="0" w:color="auto"/>
            <w:left w:val="none" w:sz="0" w:space="0" w:color="auto"/>
            <w:bottom w:val="none" w:sz="0" w:space="0" w:color="auto"/>
            <w:right w:val="none" w:sz="0" w:space="0" w:color="auto"/>
          </w:divBdr>
          <w:divsChild>
            <w:div w:id="1820073087">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22">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92">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0073216">
          <w:marLeft w:val="0"/>
          <w:marRight w:val="0"/>
          <w:marTop w:val="0"/>
          <w:marBottom w:val="0"/>
          <w:divBdr>
            <w:top w:val="none" w:sz="0" w:space="0" w:color="auto"/>
            <w:left w:val="none" w:sz="0" w:space="0" w:color="auto"/>
            <w:bottom w:val="none" w:sz="0" w:space="0" w:color="auto"/>
            <w:right w:val="none" w:sz="0" w:space="0" w:color="auto"/>
          </w:divBdr>
        </w:div>
      </w:divsChild>
    </w:div>
    <w:div w:id="1820073146">
      <w:marLeft w:val="0"/>
      <w:marRight w:val="0"/>
      <w:marTop w:val="0"/>
      <w:marBottom w:val="0"/>
      <w:divBdr>
        <w:top w:val="none" w:sz="0" w:space="0" w:color="auto"/>
        <w:left w:val="none" w:sz="0" w:space="0" w:color="auto"/>
        <w:bottom w:val="none" w:sz="0" w:space="0" w:color="auto"/>
        <w:right w:val="none" w:sz="0" w:space="0" w:color="auto"/>
      </w:divBdr>
    </w:div>
    <w:div w:id="1820073151">
      <w:marLeft w:val="0"/>
      <w:marRight w:val="0"/>
      <w:marTop w:val="0"/>
      <w:marBottom w:val="0"/>
      <w:divBdr>
        <w:top w:val="none" w:sz="0" w:space="0" w:color="auto"/>
        <w:left w:val="none" w:sz="0" w:space="0" w:color="auto"/>
        <w:bottom w:val="none" w:sz="0" w:space="0" w:color="auto"/>
        <w:right w:val="none" w:sz="0" w:space="0" w:color="auto"/>
      </w:divBdr>
    </w:div>
    <w:div w:id="1820073159">
      <w:marLeft w:val="0"/>
      <w:marRight w:val="0"/>
      <w:marTop w:val="0"/>
      <w:marBottom w:val="0"/>
      <w:divBdr>
        <w:top w:val="none" w:sz="0" w:space="0" w:color="auto"/>
        <w:left w:val="none" w:sz="0" w:space="0" w:color="auto"/>
        <w:bottom w:val="none" w:sz="0" w:space="0" w:color="auto"/>
        <w:right w:val="none" w:sz="0" w:space="0" w:color="auto"/>
      </w:divBdr>
      <w:divsChild>
        <w:div w:id="1820073150">
          <w:marLeft w:val="0"/>
          <w:marRight w:val="0"/>
          <w:marTop w:val="0"/>
          <w:marBottom w:val="0"/>
          <w:divBdr>
            <w:top w:val="none" w:sz="0" w:space="0" w:color="auto"/>
            <w:left w:val="none" w:sz="0" w:space="0" w:color="auto"/>
            <w:bottom w:val="none" w:sz="0" w:space="0" w:color="auto"/>
            <w:right w:val="none" w:sz="0" w:space="0" w:color="auto"/>
          </w:divBdr>
          <w:divsChild>
            <w:div w:id="1820073121">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29">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74">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0073165">
          <w:marLeft w:val="0"/>
          <w:marRight w:val="0"/>
          <w:marTop w:val="0"/>
          <w:marBottom w:val="0"/>
          <w:divBdr>
            <w:top w:val="none" w:sz="0" w:space="0" w:color="auto"/>
            <w:left w:val="none" w:sz="0" w:space="0" w:color="auto"/>
            <w:bottom w:val="none" w:sz="0" w:space="0" w:color="auto"/>
            <w:right w:val="none" w:sz="0" w:space="0" w:color="auto"/>
          </w:divBdr>
        </w:div>
      </w:divsChild>
    </w:div>
    <w:div w:id="1820073162">
      <w:marLeft w:val="0"/>
      <w:marRight w:val="0"/>
      <w:marTop w:val="0"/>
      <w:marBottom w:val="0"/>
      <w:divBdr>
        <w:top w:val="none" w:sz="0" w:space="0" w:color="auto"/>
        <w:left w:val="none" w:sz="0" w:space="0" w:color="auto"/>
        <w:bottom w:val="none" w:sz="0" w:space="0" w:color="auto"/>
        <w:right w:val="none" w:sz="0" w:space="0" w:color="auto"/>
      </w:divBdr>
    </w:div>
    <w:div w:id="1820073164">
      <w:marLeft w:val="0"/>
      <w:marRight w:val="0"/>
      <w:marTop w:val="0"/>
      <w:marBottom w:val="0"/>
      <w:divBdr>
        <w:top w:val="none" w:sz="0" w:space="0" w:color="auto"/>
        <w:left w:val="none" w:sz="0" w:space="0" w:color="auto"/>
        <w:bottom w:val="none" w:sz="0" w:space="0" w:color="auto"/>
        <w:right w:val="none" w:sz="0" w:space="0" w:color="auto"/>
      </w:divBdr>
    </w:div>
    <w:div w:id="1820073167">
      <w:marLeft w:val="0"/>
      <w:marRight w:val="0"/>
      <w:marTop w:val="0"/>
      <w:marBottom w:val="0"/>
      <w:divBdr>
        <w:top w:val="none" w:sz="0" w:space="0" w:color="auto"/>
        <w:left w:val="none" w:sz="0" w:space="0" w:color="auto"/>
        <w:bottom w:val="none" w:sz="0" w:space="0" w:color="auto"/>
        <w:right w:val="none" w:sz="0" w:space="0" w:color="auto"/>
      </w:divBdr>
    </w:div>
    <w:div w:id="1820073172">
      <w:marLeft w:val="0"/>
      <w:marRight w:val="0"/>
      <w:marTop w:val="0"/>
      <w:marBottom w:val="0"/>
      <w:divBdr>
        <w:top w:val="none" w:sz="0" w:space="0" w:color="auto"/>
        <w:left w:val="none" w:sz="0" w:space="0" w:color="auto"/>
        <w:bottom w:val="none" w:sz="0" w:space="0" w:color="auto"/>
        <w:right w:val="none" w:sz="0" w:space="0" w:color="auto"/>
      </w:divBdr>
      <w:divsChild>
        <w:div w:id="1820073136">
          <w:marLeft w:val="0"/>
          <w:marRight w:val="0"/>
          <w:marTop w:val="0"/>
          <w:marBottom w:val="0"/>
          <w:divBdr>
            <w:top w:val="none" w:sz="0" w:space="0" w:color="auto"/>
            <w:left w:val="none" w:sz="0" w:space="0" w:color="auto"/>
            <w:bottom w:val="none" w:sz="0" w:space="0" w:color="auto"/>
            <w:right w:val="none" w:sz="0" w:space="0" w:color="auto"/>
          </w:divBdr>
          <w:divsChild>
            <w:div w:id="1820073100">
              <w:marLeft w:val="0"/>
              <w:marRight w:val="0"/>
              <w:marTop w:val="30"/>
              <w:marBottom w:val="0"/>
              <w:divBdr>
                <w:top w:val="single" w:sz="6" w:space="15" w:color="CCCCCC"/>
                <w:left w:val="single" w:sz="6" w:space="31" w:color="CCCCCC"/>
                <w:bottom w:val="single" w:sz="6" w:space="15" w:color="CCCCCC"/>
                <w:right w:val="single" w:sz="6" w:space="15" w:color="CCCCCC"/>
              </w:divBdr>
            </w:div>
            <w:div w:id="1820073168">
              <w:marLeft w:val="0"/>
              <w:marRight w:val="0"/>
              <w:marTop w:val="30"/>
              <w:marBottom w:val="0"/>
              <w:divBdr>
                <w:top w:val="single" w:sz="6" w:space="15" w:color="CCCCCC"/>
                <w:left w:val="single" w:sz="6" w:space="31" w:color="CCCCCC"/>
                <w:bottom w:val="single" w:sz="6" w:space="15" w:color="CCCCCC"/>
                <w:right w:val="single" w:sz="6" w:space="15" w:color="CCCCCC"/>
              </w:divBdr>
            </w:div>
            <w:div w:id="182007322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820073190">
          <w:marLeft w:val="0"/>
          <w:marRight w:val="0"/>
          <w:marTop w:val="0"/>
          <w:marBottom w:val="270"/>
          <w:divBdr>
            <w:top w:val="none" w:sz="0" w:space="0" w:color="auto"/>
            <w:left w:val="none" w:sz="0" w:space="0" w:color="auto"/>
            <w:bottom w:val="none" w:sz="0" w:space="0" w:color="auto"/>
            <w:right w:val="none" w:sz="0" w:space="0" w:color="auto"/>
          </w:divBdr>
        </w:div>
      </w:divsChild>
    </w:div>
    <w:div w:id="1820073173">
      <w:marLeft w:val="0"/>
      <w:marRight w:val="0"/>
      <w:marTop w:val="0"/>
      <w:marBottom w:val="0"/>
      <w:divBdr>
        <w:top w:val="none" w:sz="0" w:space="0" w:color="auto"/>
        <w:left w:val="none" w:sz="0" w:space="0" w:color="auto"/>
        <w:bottom w:val="none" w:sz="0" w:space="0" w:color="auto"/>
        <w:right w:val="none" w:sz="0" w:space="0" w:color="auto"/>
      </w:divBdr>
    </w:div>
    <w:div w:id="1820073175">
      <w:marLeft w:val="0"/>
      <w:marRight w:val="0"/>
      <w:marTop w:val="0"/>
      <w:marBottom w:val="0"/>
      <w:divBdr>
        <w:top w:val="none" w:sz="0" w:space="0" w:color="auto"/>
        <w:left w:val="none" w:sz="0" w:space="0" w:color="auto"/>
        <w:bottom w:val="none" w:sz="0" w:space="0" w:color="auto"/>
        <w:right w:val="none" w:sz="0" w:space="0" w:color="auto"/>
      </w:divBdr>
    </w:div>
    <w:div w:id="1820073176">
      <w:marLeft w:val="0"/>
      <w:marRight w:val="0"/>
      <w:marTop w:val="0"/>
      <w:marBottom w:val="0"/>
      <w:divBdr>
        <w:top w:val="none" w:sz="0" w:space="0" w:color="auto"/>
        <w:left w:val="none" w:sz="0" w:space="0" w:color="auto"/>
        <w:bottom w:val="none" w:sz="0" w:space="0" w:color="auto"/>
        <w:right w:val="none" w:sz="0" w:space="0" w:color="auto"/>
      </w:divBdr>
    </w:div>
    <w:div w:id="1820073179">
      <w:marLeft w:val="0"/>
      <w:marRight w:val="0"/>
      <w:marTop w:val="0"/>
      <w:marBottom w:val="0"/>
      <w:divBdr>
        <w:top w:val="none" w:sz="0" w:space="0" w:color="auto"/>
        <w:left w:val="none" w:sz="0" w:space="0" w:color="auto"/>
        <w:bottom w:val="none" w:sz="0" w:space="0" w:color="auto"/>
        <w:right w:val="none" w:sz="0" w:space="0" w:color="auto"/>
      </w:divBdr>
    </w:div>
    <w:div w:id="1820073181">
      <w:marLeft w:val="0"/>
      <w:marRight w:val="0"/>
      <w:marTop w:val="0"/>
      <w:marBottom w:val="0"/>
      <w:divBdr>
        <w:top w:val="none" w:sz="0" w:space="0" w:color="auto"/>
        <w:left w:val="none" w:sz="0" w:space="0" w:color="auto"/>
        <w:bottom w:val="none" w:sz="0" w:space="0" w:color="auto"/>
        <w:right w:val="none" w:sz="0" w:space="0" w:color="auto"/>
      </w:divBdr>
    </w:div>
    <w:div w:id="1820073182">
      <w:marLeft w:val="0"/>
      <w:marRight w:val="0"/>
      <w:marTop w:val="0"/>
      <w:marBottom w:val="0"/>
      <w:divBdr>
        <w:top w:val="none" w:sz="0" w:space="0" w:color="auto"/>
        <w:left w:val="none" w:sz="0" w:space="0" w:color="auto"/>
        <w:bottom w:val="none" w:sz="0" w:space="0" w:color="auto"/>
        <w:right w:val="none" w:sz="0" w:space="0" w:color="auto"/>
      </w:divBdr>
    </w:div>
    <w:div w:id="1820073183">
      <w:marLeft w:val="0"/>
      <w:marRight w:val="0"/>
      <w:marTop w:val="0"/>
      <w:marBottom w:val="0"/>
      <w:divBdr>
        <w:top w:val="none" w:sz="0" w:space="0" w:color="auto"/>
        <w:left w:val="none" w:sz="0" w:space="0" w:color="auto"/>
        <w:bottom w:val="none" w:sz="0" w:space="0" w:color="auto"/>
        <w:right w:val="none" w:sz="0" w:space="0" w:color="auto"/>
      </w:divBdr>
    </w:div>
    <w:div w:id="1820073184">
      <w:marLeft w:val="0"/>
      <w:marRight w:val="0"/>
      <w:marTop w:val="0"/>
      <w:marBottom w:val="0"/>
      <w:divBdr>
        <w:top w:val="none" w:sz="0" w:space="0" w:color="auto"/>
        <w:left w:val="none" w:sz="0" w:space="0" w:color="auto"/>
        <w:bottom w:val="none" w:sz="0" w:space="0" w:color="auto"/>
        <w:right w:val="none" w:sz="0" w:space="0" w:color="auto"/>
      </w:divBdr>
    </w:div>
    <w:div w:id="1820073185">
      <w:marLeft w:val="0"/>
      <w:marRight w:val="0"/>
      <w:marTop w:val="0"/>
      <w:marBottom w:val="0"/>
      <w:divBdr>
        <w:top w:val="none" w:sz="0" w:space="0" w:color="auto"/>
        <w:left w:val="none" w:sz="0" w:space="0" w:color="auto"/>
        <w:bottom w:val="none" w:sz="0" w:space="0" w:color="auto"/>
        <w:right w:val="none" w:sz="0" w:space="0" w:color="auto"/>
      </w:divBdr>
    </w:div>
    <w:div w:id="1820073186">
      <w:marLeft w:val="0"/>
      <w:marRight w:val="0"/>
      <w:marTop w:val="0"/>
      <w:marBottom w:val="0"/>
      <w:divBdr>
        <w:top w:val="none" w:sz="0" w:space="0" w:color="auto"/>
        <w:left w:val="none" w:sz="0" w:space="0" w:color="auto"/>
        <w:bottom w:val="none" w:sz="0" w:space="0" w:color="auto"/>
        <w:right w:val="none" w:sz="0" w:space="0" w:color="auto"/>
      </w:divBdr>
    </w:div>
    <w:div w:id="1820073193">
      <w:marLeft w:val="0"/>
      <w:marRight w:val="0"/>
      <w:marTop w:val="0"/>
      <w:marBottom w:val="0"/>
      <w:divBdr>
        <w:top w:val="none" w:sz="0" w:space="0" w:color="auto"/>
        <w:left w:val="none" w:sz="0" w:space="0" w:color="auto"/>
        <w:bottom w:val="none" w:sz="0" w:space="0" w:color="auto"/>
        <w:right w:val="none" w:sz="0" w:space="0" w:color="auto"/>
      </w:divBdr>
    </w:div>
    <w:div w:id="1820073194">
      <w:marLeft w:val="0"/>
      <w:marRight w:val="0"/>
      <w:marTop w:val="0"/>
      <w:marBottom w:val="0"/>
      <w:divBdr>
        <w:top w:val="none" w:sz="0" w:space="0" w:color="auto"/>
        <w:left w:val="none" w:sz="0" w:space="0" w:color="auto"/>
        <w:bottom w:val="none" w:sz="0" w:space="0" w:color="auto"/>
        <w:right w:val="none" w:sz="0" w:space="0" w:color="auto"/>
      </w:divBdr>
    </w:div>
    <w:div w:id="1820073195">
      <w:marLeft w:val="0"/>
      <w:marRight w:val="0"/>
      <w:marTop w:val="0"/>
      <w:marBottom w:val="0"/>
      <w:divBdr>
        <w:top w:val="none" w:sz="0" w:space="0" w:color="auto"/>
        <w:left w:val="none" w:sz="0" w:space="0" w:color="auto"/>
        <w:bottom w:val="none" w:sz="0" w:space="0" w:color="auto"/>
        <w:right w:val="none" w:sz="0" w:space="0" w:color="auto"/>
      </w:divBdr>
    </w:div>
    <w:div w:id="1820073196">
      <w:marLeft w:val="0"/>
      <w:marRight w:val="0"/>
      <w:marTop w:val="0"/>
      <w:marBottom w:val="0"/>
      <w:divBdr>
        <w:top w:val="none" w:sz="0" w:space="0" w:color="auto"/>
        <w:left w:val="none" w:sz="0" w:space="0" w:color="auto"/>
        <w:bottom w:val="none" w:sz="0" w:space="0" w:color="auto"/>
        <w:right w:val="none" w:sz="0" w:space="0" w:color="auto"/>
      </w:divBdr>
    </w:div>
    <w:div w:id="1820073197">
      <w:marLeft w:val="0"/>
      <w:marRight w:val="0"/>
      <w:marTop w:val="0"/>
      <w:marBottom w:val="0"/>
      <w:divBdr>
        <w:top w:val="none" w:sz="0" w:space="0" w:color="auto"/>
        <w:left w:val="none" w:sz="0" w:space="0" w:color="auto"/>
        <w:bottom w:val="none" w:sz="0" w:space="0" w:color="auto"/>
        <w:right w:val="none" w:sz="0" w:space="0" w:color="auto"/>
      </w:divBdr>
      <w:divsChild>
        <w:div w:id="1820073081">
          <w:marLeft w:val="0"/>
          <w:marRight w:val="0"/>
          <w:marTop w:val="0"/>
          <w:marBottom w:val="270"/>
          <w:divBdr>
            <w:top w:val="none" w:sz="0" w:space="0" w:color="auto"/>
            <w:left w:val="none" w:sz="0" w:space="0" w:color="auto"/>
            <w:bottom w:val="none" w:sz="0" w:space="0" w:color="auto"/>
            <w:right w:val="none" w:sz="0" w:space="0" w:color="auto"/>
          </w:divBdr>
        </w:div>
        <w:div w:id="1820073120">
          <w:marLeft w:val="0"/>
          <w:marRight w:val="0"/>
          <w:marTop w:val="0"/>
          <w:marBottom w:val="0"/>
          <w:divBdr>
            <w:top w:val="none" w:sz="0" w:space="0" w:color="auto"/>
            <w:left w:val="none" w:sz="0" w:space="0" w:color="auto"/>
            <w:bottom w:val="none" w:sz="0" w:space="0" w:color="auto"/>
            <w:right w:val="none" w:sz="0" w:space="0" w:color="auto"/>
          </w:divBdr>
          <w:divsChild>
            <w:div w:id="1820073074">
              <w:marLeft w:val="0"/>
              <w:marRight w:val="0"/>
              <w:marTop w:val="30"/>
              <w:marBottom w:val="0"/>
              <w:divBdr>
                <w:top w:val="single" w:sz="6" w:space="15" w:color="CCCCCC"/>
                <w:left w:val="single" w:sz="6" w:space="31" w:color="CCCCCC"/>
                <w:bottom w:val="single" w:sz="6" w:space="15" w:color="CCCCCC"/>
                <w:right w:val="single" w:sz="6" w:space="15" w:color="CCCCCC"/>
              </w:divBdr>
            </w:div>
            <w:div w:id="1820073191">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820073202">
      <w:marLeft w:val="0"/>
      <w:marRight w:val="0"/>
      <w:marTop w:val="0"/>
      <w:marBottom w:val="0"/>
      <w:divBdr>
        <w:top w:val="none" w:sz="0" w:space="0" w:color="auto"/>
        <w:left w:val="none" w:sz="0" w:space="0" w:color="auto"/>
        <w:bottom w:val="none" w:sz="0" w:space="0" w:color="auto"/>
        <w:right w:val="none" w:sz="0" w:space="0" w:color="auto"/>
      </w:divBdr>
    </w:div>
    <w:div w:id="1820073203">
      <w:marLeft w:val="0"/>
      <w:marRight w:val="0"/>
      <w:marTop w:val="0"/>
      <w:marBottom w:val="0"/>
      <w:divBdr>
        <w:top w:val="none" w:sz="0" w:space="0" w:color="auto"/>
        <w:left w:val="none" w:sz="0" w:space="0" w:color="auto"/>
        <w:bottom w:val="none" w:sz="0" w:space="0" w:color="auto"/>
        <w:right w:val="none" w:sz="0" w:space="0" w:color="auto"/>
      </w:divBdr>
    </w:div>
    <w:div w:id="1820073209">
      <w:marLeft w:val="0"/>
      <w:marRight w:val="0"/>
      <w:marTop w:val="0"/>
      <w:marBottom w:val="0"/>
      <w:divBdr>
        <w:top w:val="none" w:sz="0" w:space="0" w:color="auto"/>
        <w:left w:val="none" w:sz="0" w:space="0" w:color="auto"/>
        <w:bottom w:val="none" w:sz="0" w:space="0" w:color="auto"/>
        <w:right w:val="none" w:sz="0" w:space="0" w:color="auto"/>
      </w:divBdr>
    </w:div>
    <w:div w:id="1820073210">
      <w:marLeft w:val="0"/>
      <w:marRight w:val="0"/>
      <w:marTop w:val="0"/>
      <w:marBottom w:val="0"/>
      <w:divBdr>
        <w:top w:val="none" w:sz="0" w:space="0" w:color="auto"/>
        <w:left w:val="none" w:sz="0" w:space="0" w:color="auto"/>
        <w:bottom w:val="none" w:sz="0" w:space="0" w:color="auto"/>
        <w:right w:val="none" w:sz="0" w:space="0" w:color="auto"/>
      </w:divBdr>
      <w:divsChild>
        <w:div w:id="1820073102">
          <w:marLeft w:val="0"/>
          <w:marRight w:val="0"/>
          <w:marTop w:val="0"/>
          <w:marBottom w:val="0"/>
          <w:divBdr>
            <w:top w:val="none" w:sz="0" w:space="0" w:color="auto"/>
            <w:left w:val="none" w:sz="0" w:space="0" w:color="auto"/>
            <w:bottom w:val="none" w:sz="0" w:space="0" w:color="auto"/>
            <w:right w:val="none" w:sz="0" w:space="0" w:color="auto"/>
          </w:divBdr>
        </w:div>
      </w:divsChild>
    </w:div>
    <w:div w:id="1820073211">
      <w:marLeft w:val="0"/>
      <w:marRight w:val="0"/>
      <w:marTop w:val="0"/>
      <w:marBottom w:val="0"/>
      <w:divBdr>
        <w:top w:val="none" w:sz="0" w:space="0" w:color="auto"/>
        <w:left w:val="none" w:sz="0" w:space="0" w:color="auto"/>
        <w:bottom w:val="none" w:sz="0" w:space="0" w:color="auto"/>
        <w:right w:val="none" w:sz="0" w:space="0" w:color="auto"/>
      </w:divBdr>
    </w:div>
    <w:div w:id="1820073215">
      <w:marLeft w:val="0"/>
      <w:marRight w:val="0"/>
      <w:marTop w:val="0"/>
      <w:marBottom w:val="0"/>
      <w:divBdr>
        <w:top w:val="none" w:sz="0" w:space="0" w:color="auto"/>
        <w:left w:val="none" w:sz="0" w:space="0" w:color="auto"/>
        <w:bottom w:val="none" w:sz="0" w:space="0" w:color="auto"/>
        <w:right w:val="none" w:sz="0" w:space="0" w:color="auto"/>
      </w:divBdr>
    </w:div>
    <w:div w:id="1820073218">
      <w:marLeft w:val="0"/>
      <w:marRight w:val="0"/>
      <w:marTop w:val="0"/>
      <w:marBottom w:val="0"/>
      <w:divBdr>
        <w:top w:val="none" w:sz="0" w:space="0" w:color="auto"/>
        <w:left w:val="none" w:sz="0" w:space="0" w:color="auto"/>
        <w:bottom w:val="none" w:sz="0" w:space="0" w:color="auto"/>
        <w:right w:val="none" w:sz="0" w:space="0" w:color="auto"/>
      </w:divBdr>
      <w:divsChild>
        <w:div w:id="1820073097">
          <w:marLeft w:val="0"/>
          <w:marRight w:val="0"/>
          <w:marTop w:val="0"/>
          <w:marBottom w:val="0"/>
          <w:divBdr>
            <w:top w:val="none" w:sz="0" w:space="0" w:color="auto"/>
            <w:left w:val="none" w:sz="0" w:space="0" w:color="auto"/>
            <w:bottom w:val="none" w:sz="0" w:space="0" w:color="auto"/>
            <w:right w:val="none" w:sz="0" w:space="0" w:color="auto"/>
          </w:divBdr>
        </w:div>
        <w:div w:id="1820073127">
          <w:marLeft w:val="0"/>
          <w:marRight w:val="0"/>
          <w:marTop w:val="0"/>
          <w:marBottom w:val="0"/>
          <w:divBdr>
            <w:top w:val="none" w:sz="0" w:space="0" w:color="auto"/>
            <w:left w:val="none" w:sz="0" w:space="0" w:color="auto"/>
            <w:bottom w:val="none" w:sz="0" w:space="0" w:color="auto"/>
            <w:right w:val="none" w:sz="0" w:space="0" w:color="auto"/>
          </w:divBdr>
          <w:divsChild>
            <w:div w:id="1820073099">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15">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56">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20073221">
      <w:marLeft w:val="0"/>
      <w:marRight w:val="0"/>
      <w:marTop w:val="0"/>
      <w:marBottom w:val="0"/>
      <w:divBdr>
        <w:top w:val="none" w:sz="0" w:space="0" w:color="auto"/>
        <w:left w:val="none" w:sz="0" w:space="0" w:color="auto"/>
        <w:bottom w:val="none" w:sz="0" w:space="0" w:color="auto"/>
        <w:right w:val="none" w:sz="0" w:space="0" w:color="auto"/>
      </w:divBdr>
    </w:div>
    <w:div w:id="18200732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onomykbr.ru/info/11855/" TargetMode="External"/><Relationship Id="rId13" Type="http://schemas.openxmlformats.org/officeDocument/2006/relationships/hyperlink" Target="https://www.iprbookshop.ru/84849.html" TargetMode="External"/><Relationship Id="rId18" Type="http://schemas.openxmlformats.org/officeDocument/2006/relationships/hyperlink" Target="https://www.iprbookshop.ru/71222.html" TargetMode="External"/><Relationship Id="rId26"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hyperlink" Target="http://www.iprbookshop.ru/85675.html" TargetMode="External"/><Relationship Id="rId7" Type="http://schemas.openxmlformats.org/officeDocument/2006/relationships/hyperlink" Target="http://economykbr.ru/info/11855/" TargetMode="External"/><Relationship Id="rId12" Type="http://schemas.openxmlformats.org/officeDocument/2006/relationships/hyperlink" Target="https://www.iprbookshop.ru/71222.html" TargetMode="External"/><Relationship Id="rId17" Type="http://schemas.openxmlformats.org/officeDocument/2006/relationships/hyperlink" Target="https://www.iprbookshop.ru/75138.html" TargetMode="External"/><Relationship Id="rId25"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www.iprbookshop.ru/85207.html" TargetMode="External"/><Relationship Id="rId20" Type="http://schemas.openxmlformats.org/officeDocument/2006/relationships/hyperlink" Target="https://www.iprbookshop.ru/76049.html" TargetMode="External"/><Relationship Id="rId1" Type="http://schemas.openxmlformats.org/officeDocument/2006/relationships/numbering" Target="numbering.xml"/><Relationship Id="rId6" Type="http://schemas.openxmlformats.org/officeDocument/2006/relationships/hyperlink" Target="http://economykbr.ru/info/11855/" TargetMode="External"/><Relationship Id="rId11" Type="http://schemas.openxmlformats.org/officeDocument/2006/relationships/hyperlink" Target="https://www.iprbookshop.ru/75138.html" TargetMode="External"/><Relationship Id="rId24" Type="http://schemas.openxmlformats.org/officeDocument/2006/relationships/hyperlink" Target="http://www.iprbookshop.ru" TargetMode="External"/><Relationship Id="rId5" Type="http://schemas.openxmlformats.org/officeDocument/2006/relationships/hyperlink" Target="http://economykbr.ru/info/11855/" TargetMode="External"/><Relationship Id="rId15" Type="http://schemas.openxmlformats.org/officeDocument/2006/relationships/image" Target="media/image2.png"/><Relationship Id="rId23" Type="http://schemas.openxmlformats.org/officeDocument/2006/relationships/hyperlink" Target="http://www.iprbookshop.ru/56159.html" TargetMode="External"/><Relationship Id="rId28" Type="http://schemas.openxmlformats.org/officeDocument/2006/relationships/theme" Target="theme/theme1.xml"/><Relationship Id="rId10" Type="http://schemas.openxmlformats.org/officeDocument/2006/relationships/hyperlink" Target="http://www.iprbookshop.ru/85207.html" TargetMode="External"/><Relationship Id="rId19" Type="http://schemas.openxmlformats.org/officeDocument/2006/relationships/hyperlink" Target="https://www.iprbookshop.ru/84849.html" TargetMode="External"/><Relationship Id="rId4" Type="http://schemas.openxmlformats.org/officeDocument/2006/relationships/webSettings" Target="webSettings.xml"/><Relationship Id="rId9" Type="http://schemas.openxmlformats.org/officeDocument/2006/relationships/hyperlink" Target="http://economykbr.ru/info/11855/" TargetMode="External"/><Relationship Id="rId14" Type="http://schemas.openxmlformats.org/officeDocument/2006/relationships/image" Target="media/image1.png"/><Relationship Id="rId22" Type="http://schemas.openxmlformats.org/officeDocument/2006/relationships/hyperlink" Target="http://www.iprbookshop.ru/56159.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448</TotalTime>
  <Pages>38</Pages>
  <Words>11317</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21</cp:revision>
  <dcterms:created xsi:type="dcterms:W3CDTF">2021-05-04T07:40:00Z</dcterms:created>
  <dcterms:modified xsi:type="dcterms:W3CDTF">2021-12-28T11:21:00Z</dcterms:modified>
</cp:coreProperties>
</file>